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A91" w:rsidRPr="00420213" w:rsidRDefault="002C0A91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ФИРМЕННЫЙ БЛАНК </w:t>
      </w:r>
    </w:p>
    <w:p w:rsidR="002C0A91" w:rsidRPr="00420213" w:rsidRDefault="002C0A91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ОРГАНИЗАЦИИ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2C0A91" w:rsidRPr="00420213" w:rsidRDefault="002C0A91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2C0A91" w:rsidRPr="00420213" w:rsidRDefault="002C0A91" w:rsidP="00B72709">
      <w:pPr>
        <w:pStyle w:val="BodyText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2C0A91" w:rsidRPr="00420213" w:rsidRDefault="002C0A91" w:rsidP="0042021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2C0A91" w:rsidRPr="00420213" w:rsidRDefault="002C0A91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C0A91" w:rsidRPr="00420213" w:rsidRDefault="002C0A91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Раздел </w:t>
      </w:r>
      <w:r w:rsidRPr="00420213">
        <w:rPr>
          <w:rFonts w:ascii="Times New Roman" w:hAnsi="Times New Roman" w:cs="Times New Roman"/>
          <w:color w:val="000000"/>
          <w:sz w:val="28"/>
          <w:szCs w:val="28"/>
          <w:lang w:val="en-US"/>
        </w:rPr>
        <w:t>IV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C0A91" w:rsidRPr="00420213" w:rsidRDefault="002C0A91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Образцы форм заполнения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конкурсного предложения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</w:t>
      </w:r>
    </w:p>
    <w:p w:rsidR="002C0A91" w:rsidRPr="00420213" w:rsidRDefault="002C0A91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C0A91" w:rsidRPr="00420213" w:rsidRDefault="002C0A91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Форма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</w:t>
      </w:r>
    </w:p>
    <w:p w:rsidR="002C0A91" w:rsidRPr="00420213" w:rsidRDefault="002C0A91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C0A91" w:rsidRPr="00420213" w:rsidRDefault="002C0A91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Заявка </w:t>
      </w:r>
    </w:p>
    <w:p w:rsidR="002C0A91" w:rsidRPr="00420213" w:rsidRDefault="002C0A91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открытом конкурсе на право заключить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инвестиционный дого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вор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________________________________________________________ </w:t>
      </w:r>
    </w:p>
    <w:p w:rsidR="002C0A91" w:rsidRPr="00420213" w:rsidRDefault="002C0A91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наименование конкурса</w:t>
      </w:r>
    </w:p>
    <w:p w:rsidR="002C0A91" w:rsidRPr="00420213" w:rsidRDefault="002C0A91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C0A91" w:rsidRPr="00420213" w:rsidRDefault="002C0A91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1. Изучив документацию об открытом конкурсе, а также применимые к данному конкурсу законодательство и нормативные правовые акты, мы 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</w:t>
      </w:r>
    </w:p>
    <w:p w:rsidR="002C0A91" w:rsidRPr="00420213" w:rsidRDefault="002C0A91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(наименование организации)</w:t>
      </w:r>
    </w:p>
    <w:p w:rsidR="002C0A91" w:rsidRPr="00420213" w:rsidRDefault="002C0A91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в лице_______________________________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</w:t>
      </w:r>
    </w:p>
    <w:p w:rsidR="002C0A91" w:rsidRPr="00420213" w:rsidRDefault="002C0A91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(наименование должности руководителя и его Ф.И.О.)</w:t>
      </w:r>
    </w:p>
    <w:p w:rsidR="002C0A91" w:rsidRPr="00420213" w:rsidRDefault="002C0A91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C0A91" w:rsidRPr="00420213" w:rsidRDefault="002C0A91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сообщаем о согласии участвовать в конкурсе на условиях, установленных конкурсной документацией, и в случае победы выполнять требования, преду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смотренные условиями конкурса и нашего конкурсного предложения.</w:t>
      </w:r>
    </w:p>
    <w:p w:rsidR="002C0A91" w:rsidRPr="00420213" w:rsidRDefault="002C0A91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2. В случае если наше предложение будет признано лучшим, мы берем на себя обязательства подписать и предоставить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города Сур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гута договор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требованиями конкурсной документации и на условиях нашего предложения не </w:t>
      </w:r>
      <w:r>
        <w:rPr>
          <w:rFonts w:ascii="Times New Roman" w:hAnsi="Times New Roman" w:cs="Times New Roman"/>
          <w:color w:val="000000"/>
          <w:sz w:val="28"/>
          <w:szCs w:val="28"/>
        </w:rPr>
        <w:t>позднее 10 календарных дней с момента получения проекта инвестиционного договора.</w:t>
      </w:r>
    </w:p>
    <w:p w:rsidR="002C0A91" w:rsidRPr="00625597" w:rsidRDefault="002C0A91" w:rsidP="00B72709">
      <w:pPr>
        <w:pStyle w:val="BodyTextIndent2"/>
        <w:widowControl w:val="0"/>
        <w:spacing w:after="0" w:line="240" w:lineRule="auto"/>
        <w:ind w:left="0" w:firstLine="600"/>
        <w:jc w:val="both"/>
        <w:rPr>
          <w:color w:val="000000"/>
          <w:sz w:val="28"/>
          <w:szCs w:val="28"/>
        </w:rPr>
      </w:pPr>
      <w:r w:rsidRPr="00625597">
        <w:rPr>
          <w:color w:val="000000"/>
          <w:sz w:val="28"/>
          <w:szCs w:val="28"/>
        </w:rPr>
        <w:t>3. Мы согласны с тем, что в случае если наши условия не будут при</w:t>
      </w:r>
      <w:r>
        <w:rPr>
          <w:rFonts w:cs="Arial"/>
          <w:color w:val="000000"/>
          <w:sz w:val="28"/>
          <w:szCs w:val="28"/>
        </w:rPr>
        <w:softHyphen/>
      </w:r>
      <w:r w:rsidRPr="00625597">
        <w:rPr>
          <w:color w:val="000000"/>
          <w:sz w:val="28"/>
          <w:szCs w:val="28"/>
        </w:rPr>
        <w:t xml:space="preserve">знаны </w:t>
      </w:r>
      <w:r w:rsidRPr="002328E7">
        <w:rPr>
          <w:color w:val="000000"/>
          <w:spacing w:val="-4"/>
          <w:sz w:val="28"/>
          <w:szCs w:val="28"/>
        </w:rPr>
        <w:t>лучшими, но по решению конкурсной комиссии нам будет присвоено следующее</w:t>
      </w:r>
      <w:r w:rsidRPr="00625597">
        <w:rPr>
          <w:color w:val="000000"/>
          <w:sz w:val="28"/>
          <w:szCs w:val="28"/>
        </w:rPr>
        <w:t xml:space="preserve"> за победителем место, и если победитель конкурса будет признан уклонившимся от заключения </w:t>
      </w:r>
      <w:r>
        <w:rPr>
          <w:color w:val="000000"/>
          <w:sz w:val="28"/>
          <w:szCs w:val="28"/>
        </w:rPr>
        <w:t>договора</w:t>
      </w:r>
      <w:r w:rsidRPr="00625597">
        <w:rPr>
          <w:color w:val="000000"/>
          <w:sz w:val="28"/>
          <w:szCs w:val="28"/>
        </w:rPr>
        <w:t>, мы обязуемся подписать и предоста</w:t>
      </w:r>
      <w:r>
        <w:rPr>
          <w:rFonts w:cs="Arial"/>
          <w:color w:val="000000"/>
          <w:sz w:val="28"/>
          <w:szCs w:val="28"/>
        </w:rPr>
        <w:softHyphen/>
      </w:r>
      <w:r w:rsidRPr="00625597">
        <w:rPr>
          <w:color w:val="000000"/>
          <w:sz w:val="28"/>
          <w:szCs w:val="28"/>
        </w:rPr>
        <w:t xml:space="preserve">вить </w:t>
      </w:r>
      <w:r>
        <w:rPr>
          <w:color w:val="000000"/>
          <w:sz w:val="28"/>
          <w:szCs w:val="28"/>
        </w:rPr>
        <w:t>Администрации города Сургута</w:t>
      </w:r>
      <w:r w:rsidRPr="00625597">
        <w:rPr>
          <w:color w:val="000000"/>
          <w:sz w:val="28"/>
          <w:szCs w:val="28"/>
        </w:rPr>
        <w:t xml:space="preserve"> подписанн</w:t>
      </w:r>
      <w:r>
        <w:rPr>
          <w:color w:val="000000"/>
          <w:sz w:val="28"/>
          <w:szCs w:val="28"/>
        </w:rPr>
        <w:t>ый договор</w:t>
      </w:r>
      <w:r w:rsidRPr="00625597">
        <w:rPr>
          <w:color w:val="000000"/>
          <w:sz w:val="28"/>
          <w:szCs w:val="28"/>
        </w:rPr>
        <w:t xml:space="preserve"> в срок не позд</w:t>
      </w:r>
      <w:r>
        <w:rPr>
          <w:rFonts w:cs="Arial"/>
          <w:color w:val="000000"/>
          <w:sz w:val="28"/>
          <w:szCs w:val="28"/>
        </w:rPr>
        <w:softHyphen/>
      </w:r>
      <w:r w:rsidRPr="00625597">
        <w:rPr>
          <w:color w:val="000000"/>
          <w:sz w:val="28"/>
          <w:szCs w:val="28"/>
        </w:rPr>
        <w:t xml:space="preserve">нее, чем </w:t>
      </w:r>
      <w:r>
        <w:rPr>
          <w:color w:val="000000"/>
          <w:sz w:val="28"/>
          <w:szCs w:val="28"/>
        </w:rPr>
        <w:t>10 календарных</w:t>
      </w:r>
      <w:r w:rsidRPr="00625597">
        <w:rPr>
          <w:color w:val="000000"/>
          <w:sz w:val="28"/>
          <w:szCs w:val="28"/>
        </w:rPr>
        <w:t xml:space="preserve"> дней с момента передачи </w:t>
      </w:r>
      <w:r>
        <w:rPr>
          <w:color w:val="000000"/>
          <w:sz w:val="28"/>
          <w:szCs w:val="28"/>
        </w:rPr>
        <w:t xml:space="preserve"> Администрации города Сургута </w:t>
      </w:r>
      <w:r w:rsidRPr="00625597">
        <w:rPr>
          <w:color w:val="000000"/>
          <w:sz w:val="28"/>
          <w:szCs w:val="28"/>
        </w:rPr>
        <w:t xml:space="preserve">проекта </w:t>
      </w:r>
      <w:r>
        <w:rPr>
          <w:color w:val="000000"/>
          <w:sz w:val="28"/>
          <w:szCs w:val="28"/>
        </w:rPr>
        <w:t>договора</w:t>
      </w:r>
      <w:r w:rsidRPr="00625597">
        <w:rPr>
          <w:color w:val="000000"/>
          <w:sz w:val="28"/>
          <w:szCs w:val="28"/>
        </w:rPr>
        <w:t>.</w:t>
      </w:r>
    </w:p>
    <w:p w:rsidR="002C0A91" w:rsidRPr="00420213" w:rsidRDefault="002C0A91" w:rsidP="00D7772E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D7772E">
        <w:rPr>
          <w:rFonts w:ascii="Times New Roman" w:hAnsi="Times New Roman" w:cs="Times New Roman"/>
          <w:color w:val="000000"/>
          <w:sz w:val="28"/>
          <w:szCs w:val="28"/>
        </w:rPr>
        <w:t>4. Мы обязуемся, в случае если мы окажемся единственным участником конкурса или наша заявка единственная будет допущена к участию в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курсе и, при условии получения от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города Сургута</w:t>
      </w: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 проекта </w:t>
      </w:r>
      <w:r>
        <w:rPr>
          <w:rFonts w:ascii="Times New Roman" w:hAnsi="Times New Roman" w:cs="Times New Roman"/>
          <w:color w:val="000000"/>
          <w:sz w:val="28"/>
          <w:szCs w:val="28"/>
        </w:rPr>
        <w:t>договора</w:t>
      </w: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, составленного путем включения в проект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договора </w:t>
      </w: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требований и условий, предусмотренных конкурсной документацией, предоставить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нистрации города Сургута</w:t>
      </w: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подписанн</w:t>
      </w:r>
      <w:r>
        <w:rPr>
          <w:rFonts w:ascii="Times New Roman" w:hAnsi="Times New Roman" w:cs="Times New Roman"/>
          <w:color w:val="000000"/>
          <w:sz w:val="28"/>
          <w:szCs w:val="28"/>
        </w:rPr>
        <w:t>ый договор не позднее 10 календарных дней с момента получения проекта инвестиционного  договора.</w:t>
      </w:r>
    </w:p>
    <w:p w:rsidR="002C0A91" w:rsidRPr="00625597" w:rsidRDefault="002C0A91" w:rsidP="00B72709">
      <w:pPr>
        <w:pStyle w:val="BodyTextIndent2"/>
        <w:widowControl w:val="0"/>
        <w:spacing w:after="0" w:line="240" w:lineRule="auto"/>
        <w:ind w:left="0" w:firstLine="600"/>
        <w:jc w:val="both"/>
        <w:rPr>
          <w:color w:val="000000"/>
          <w:sz w:val="28"/>
          <w:szCs w:val="28"/>
        </w:rPr>
      </w:pPr>
      <w:r w:rsidRPr="00625597">
        <w:rPr>
          <w:color w:val="000000"/>
          <w:sz w:val="28"/>
          <w:szCs w:val="28"/>
        </w:rPr>
        <w:t xml:space="preserve">5. Настоящим подтверждаем, что для участия в конкурсе направлены ниже перечисленные документы и формы и, что содержание описи и состав </w:t>
      </w:r>
      <w:r>
        <w:rPr>
          <w:color w:val="000000"/>
          <w:sz w:val="28"/>
          <w:szCs w:val="28"/>
        </w:rPr>
        <w:t xml:space="preserve">конкурсного предложения </w:t>
      </w:r>
      <w:r w:rsidRPr="00625597">
        <w:rPr>
          <w:color w:val="000000"/>
          <w:sz w:val="28"/>
          <w:szCs w:val="28"/>
        </w:rPr>
        <w:t>на участие в конкурсе совпадают:</w:t>
      </w:r>
    </w:p>
    <w:p w:rsidR="002C0A91" w:rsidRPr="00625597" w:rsidRDefault="002C0A91" w:rsidP="00B72709">
      <w:pPr>
        <w:pStyle w:val="BodyTextIndent2"/>
        <w:widowControl w:val="0"/>
        <w:spacing w:after="0" w:line="240" w:lineRule="auto"/>
        <w:ind w:left="0" w:firstLine="600"/>
        <w:jc w:val="both"/>
        <w:rPr>
          <w:color w:val="000000"/>
          <w:sz w:val="28"/>
          <w:szCs w:val="28"/>
        </w:rPr>
      </w:pPr>
    </w:p>
    <w:tbl>
      <w:tblPr>
        <w:tblW w:w="97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00"/>
        <w:gridCol w:w="1500"/>
      </w:tblGrid>
      <w:tr w:rsidR="002C0A91" w:rsidRPr="00420213">
        <w:tc>
          <w:tcPr>
            <w:tcW w:w="8200" w:type="dxa"/>
          </w:tcPr>
          <w:p w:rsidR="002C0A91" w:rsidRPr="00420213" w:rsidRDefault="002C0A91" w:rsidP="009F3B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Опись документов, включаемых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конкурсное предложение</w:t>
            </w:r>
          </w:p>
        </w:tc>
        <w:tc>
          <w:tcPr>
            <w:tcW w:w="1500" w:type="dxa"/>
          </w:tcPr>
          <w:p w:rsidR="002C0A91" w:rsidRPr="00420213" w:rsidRDefault="002C0A91" w:rsidP="006F7B49">
            <w:pPr>
              <w:ind w:left="-80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Нумерация </w:t>
            </w:r>
          </w:p>
          <w:p w:rsidR="002C0A91" w:rsidRPr="00420213" w:rsidRDefault="002C0A91" w:rsidP="006F7B49">
            <w:pPr>
              <w:ind w:left="-80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страниц</w:t>
            </w:r>
          </w:p>
        </w:tc>
      </w:tr>
      <w:tr w:rsidR="002C0A91" w:rsidRPr="00420213">
        <w:tc>
          <w:tcPr>
            <w:tcW w:w="8200" w:type="dxa"/>
          </w:tcPr>
          <w:p w:rsidR="002C0A91" w:rsidRPr="00420213" w:rsidRDefault="002C0A91" w:rsidP="00BB55BC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Титульный лист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конкурсного предложения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описью докумен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тов, включенных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заявку на участие в конкурсе (Форма 1)</w:t>
            </w:r>
          </w:p>
        </w:tc>
        <w:tc>
          <w:tcPr>
            <w:tcW w:w="1500" w:type="dxa"/>
          </w:tcPr>
          <w:p w:rsidR="002C0A91" w:rsidRPr="00420213" w:rsidRDefault="002C0A91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0A91" w:rsidRPr="00420213">
        <w:tc>
          <w:tcPr>
            <w:tcW w:w="8200" w:type="dxa"/>
          </w:tcPr>
          <w:p w:rsidR="002C0A91" w:rsidRPr="00420213" w:rsidRDefault="002C0A91" w:rsidP="00BB55BC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Сведения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заявителе открытого конкурса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резюме (Форма 2)</w:t>
            </w:r>
          </w:p>
        </w:tc>
        <w:tc>
          <w:tcPr>
            <w:tcW w:w="1500" w:type="dxa"/>
          </w:tcPr>
          <w:p w:rsidR="002C0A91" w:rsidRPr="00420213" w:rsidRDefault="002C0A91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0A91" w:rsidRPr="00420213">
        <w:tc>
          <w:tcPr>
            <w:tcW w:w="8200" w:type="dxa"/>
          </w:tcPr>
          <w:p w:rsidR="002C0A91" w:rsidRPr="00420213" w:rsidRDefault="002C0A91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Конкурсное предложение (Форма 3)</w:t>
            </w:r>
          </w:p>
        </w:tc>
        <w:tc>
          <w:tcPr>
            <w:tcW w:w="1500" w:type="dxa"/>
          </w:tcPr>
          <w:p w:rsidR="002C0A91" w:rsidRPr="00420213" w:rsidRDefault="002C0A91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0A91" w:rsidRPr="00420213">
        <w:tc>
          <w:tcPr>
            <w:tcW w:w="8200" w:type="dxa"/>
          </w:tcPr>
          <w:p w:rsidR="002C0A91" w:rsidRPr="00406D7A" w:rsidRDefault="002C0A91" w:rsidP="006F7B49">
            <w:pPr>
              <w:pStyle w:val="Header"/>
              <w:widowControl w:val="0"/>
              <w:tabs>
                <w:tab w:val="left" w:pos="708"/>
              </w:tabs>
              <w:jc w:val="both"/>
              <w:rPr>
                <w:rFonts w:cs="Arial"/>
                <w:color w:val="000000"/>
              </w:rPr>
            </w:pPr>
            <w:r w:rsidRPr="00406D7A">
              <w:rPr>
                <w:color w:val="000000"/>
                <w:sz w:val="28"/>
                <w:szCs w:val="28"/>
              </w:rPr>
              <w:t>4. Выписка из единого государственного реестра юридических лиц (для юридических лиц), выписка из единого государствен-ного реестра индивидуальных предпринимателей (для индивиду</w:t>
            </w:r>
            <w:r w:rsidRPr="00406D7A">
              <w:rPr>
                <w:rFonts w:cs="Arial"/>
                <w:color w:val="000000"/>
                <w:sz w:val="28"/>
                <w:szCs w:val="28"/>
              </w:rPr>
              <w:softHyphen/>
            </w:r>
            <w:r w:rsidRPr="00406D7A">
              <w:rPr>
                <w:color w:val="000000"/>
                <w:sz w:val="28"/>
                <w:szCs w:val="28"/>
              </w:rPr>
              <w:t>альных предпринимателей) (оригинал выписки или нотариально заверенная копия); копии документов, удостоверяющих личность (для иных физических лиц)</w:t>
            </w:r>
          </w:p>
        </w:tc>
        <w:tc>
          <w:tcPr>
            <w:tcW w:w="1500" w:type="dxa"/>
          </w:tcPr>
          <w:p w:rsidR="002C0A91" w:rsidRPr="00420213" w:rsidRDefault="002C0A91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0A91" w:rsidRPr="00420213">
        <w:tc>
          <w:tcPr>
            <w:tcW w:w="8200" w:type="dxa"/>
          </w:tcPr>
          <w:p w:rsidR="002C0A91" w:rsidRPr="00420213" w:rsidRDefault="002C0A91" w:rsidP="003405C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*. Документ, подтверждающий полномочия лица на осуществ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ление действий от имени участника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конкурса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юридического лица:</w:t>
            </w:r>
          </w:p>
        </w:tc>
        <w:tc>
          <w:tcPr>
            <w:tcW w:w="1500" w:type="dxa"/>
          </w:tcPr>
          <w:p w:rsidR="002C0A91" w:rsidRPr="00420213" w:rsidRDefault="002C0A91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0A91" w:rsidRPr="00420213">
        <w:tc>
          <w:tcPr>
            <w:tcW w:w="8200" w:type="dxa"/>
          </w:tcPr>
          <w:p w:rsidR="002C0A91" w:rsidRPr="00420213" w:rsidRDefault="002C0A91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.1. Если заявка:</w:t>
            </w:r>
          </w:p>
          <w:p w:rsidR="002C0A91" w:rsidRPr="00420213" w:rsidRDefault="002C0A91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.1.1. Подписывается руководителем юридического лица – копия документа, подтверждающего назначение или избрание на долж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ность в соответствие с требованиями действующего законода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тельства:</w:t>
            </w:r>
          </w:p>
          <w:p w:rsidR="002C0A91" w:rsidRPr="00420213" w:rsidRDefault="002C0A91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для обществ с ограниченной ответственностью – копия прото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кола (копия выписки из протокола) общего собрания участников общества об избрании руководителя общества либо копия реше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 единственного участника общества (в случае, если общество состоит из одного участника);</w:t>
            </w:r>
          </w:p>
          <w:p w:rsidR="002C0A91" w:rsidRPr="00420213" w:rsidRDefault="002C0A91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для акционерных обществ – копия протокола (копия выписки                  из протокола) общего собрания акционеров об избрании руково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дителя; </w:t>
            </w:r>
          </w:p>
          <w:p w:rsidR="002C0A91" w:rsidRPr="00420213" w:rsidRDefault="002C0A91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для учреждений – копия приказа о назначении руководителя;</w:t>
            </w:r>
          </w:p>
          <w:p w:rsidR="002C0A91" w:rsidRPr="00420213" w:rsidRDefault="002C0A91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для государственных или муниципальных унитарных предпри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ятий – копия приказа о назначении руководителя.</w:t>
            </w:r>
          </w:p>
          <w:p w:rsidR="002C0A91" w:rsidRPr="00420213" w:rsidRDefault="002C0A91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.1.2. Подается филиалом юридического лица или представитель-ством – копии документов юридического лица, указанные выше                в зависимости от организационно-правовой формы, а также              документ, подтверждающий передачу полномочий юридическим                   лицом на подачу заявки</w:t>
            </w:r>
          </w:p>
        </w:tc>
        <w:tc>
          <w:tcPr>
            <w:tcW w:w="1500" w:type="dxa"/>
          </w:tcPr>
          <w:p w:rsidR="002C0A91" w:rsidRPr="00420213" w:rsidRDefault="002C0A91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0A91" w:rsidRPr="00420213">
        <w:tc>
          <w:tcPr>
            <w:tcW w:w="8200" w:type="dxa"/>
          </w:tcPr>
          <w:p w:rsidR="002C0A91" w:rsidRPr="00420213" w:rsidRDefault="002C0A91" w:rsidP="0058110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.2. Если заявка подписывается доверенным лицом, - доверен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ность (нотариально заверенная копия доверенности) на осуществ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ление действий от имени участника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конкурса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а также документы в соответствие с п.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 настоящей описи</w:t>
            </w:r>
          </w:p>
        </w:tc>
        <w:tc>
          <w:tcPr>
            <w:tcW w:w="1500" w:type="dxa"/>
          </w:tcPr>
          <w:p w:rsidR="002C0A91" w:rsidRPr="00420213" w:rsidRDefault="002C0A91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0A91" w:rsidRPr="00625597">
        <w:tc>
          <w:tcPr>
            <w:tcW w:w="8200" w:type="dxa"/>
          </w:tcPr>
          <w:p w:rsidR="002C0A91" w:rsidRPr="00625597" w:rsidRDefault="002C0A91" w:rsidP="00BB55BC">
            <w:pPr>
              <w:pStyle w:val="1"/>
              <w:tabs>
                <w:tab w:val="num" w:pos="1735"/>
              </w:tabs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Pr="00625597">
              <w:rPr>
                <w:color w:val="000000"/>
                <w:sz w:val="28"/>
                <w:szCs w:val="28"/>
              </w:rPr>
              <w:t xml:space="preserve">. Копии учредительных документов </w:t>
            </w:r>
            <w:r>
              <w:rPr>
                <w:color w:val="000000"/>
                <w:sz w:val="28"/>
                <w:szCs w:val="28"/>
              </w:rPr>
              <w:t>заявителя конкурса</w:t>
            </w:r>
            <w:r w:rsidRPr="00625597">
              <w:rPr>
                <w:color w:val="000000"/>
                <w:sz w:val="28"/>
                <w:szCs w:val="28"/>
              </w:rPr>
              <w:t xml:space="preserve"> (для юридических лиц)</w:t>
            </w:r>
          </w:p>
        </w:tc>
        <w:tc>
          <w:tcPr>
            <w:tcW w:w="1500" w:type="dxa"/>
          </w:tcPr>
          <w:p w:rsidR="002C0A91" w:rsidRPr="00625597" w:rsidRDefault="002C0A91" w:rsidP="006F7B49">
            <w:pPr>
              <w:rPr>
                <w:color w:val="000000"/>
              </w:rPr>
            </w:pPr>
          </w:p>
        </w:tc>
      </w:tr>
      <w:tr w:rsidR="002C0A91" w:rsidRPr="00420213">
        <w:tc>
          <w:tcPr>
            <w:tcW w:w="8200" w:type="dxa"/>
          </w:tcPr>
          <w:p w:rsidR="002C0A91" w:rsidRPr="00420213" w:rsidRDefault="002C0A91" w:rsidP="00BB55B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Документы, подтверждающие квалификацию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заявителя кон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курса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(в случае если в конкурсной документации указан такой критерий оценки заявок на участие в конкурсе, как квалификация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заявителя конкурса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00" w:type="dxa"/>
          </w:tcPr>
          <w:p w:rsidR="002C0A91" w:rsidRPr="00420213" w:rsidRDefault="002C0A91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0A91" w:rsidRPr="00420213">
        <w:tc>
          <w:tcPr>
            <w:tcW w:w="8200" w:type="dxa"/>
          </w:tcPr>
          <w:p w:rsidR="002C0A91" w:rsidRPr="00420213" w:rsidRDefault="002C0A91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**. Иные документы (перечислить)</w:t>
            </w:r>
          </w:p>
        </w:tc>
        <w:tc>
          <w:tcPr>
            <w:tcW w:w="1500" w:type="dxa"/>
          </w:tcPr>
          <w:p w:rsidR="002C0A91" w:rsidRPr="00420213" w:rsidRDefault="002C0A91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C0A91" w:rsidRPr="00420213" w:rsidRDefault="002C0A91" w:rsidP="00B72709">
      <w:pPr>
        <w:shd w:val="clear" w:color="auto" w:fill="FFFFFF"/>
        <w:ind w:left="357"/>
        <w:rPr>
          <w:rFonts w:ascii="Times New Roman" w:hAnsi="Times New Roman" w:cs="Times New Roman"/>
          <w:color w:val="000000"/>
          <w:sz w:val="32"/>
          <w:szCs w:val="32"/>
        </w:rPr>
      </w:pPr>
    </w:p>
    <w:p w:rsidR="002C0A91" w:rsidRPr="00420213" w:rsidRDefault="002C0A91" w:rsidP="00B7270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* копии документов должны быть надлежащим образом заверены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вителем конкурса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(печатью и подписью участника, либо в случае, если лицо действует по доверенности, то подписью с указанием реквизитов доверенно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сти);</w:t>
      </w:r>
    </w:p>
    <w:p w:rsidR="002C0A91" w:rsidRPr="00420213" w:rsidRDefault="002C0A91" w:rsidP="00B7270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** копии документов, которые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заявитель конкурса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считает необходи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мыми предоставить:</w:t>
      </w:r>
    </w:p>
    <w:p w:rsidR="002C0A91" w:rsidRPr="00420213" w:rsidRDefault="002C0A91" w:rsidP="00B72709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- справка налогового органа об исполнении налогоплательщиком обя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занности по уплате налогов, сборов, пеней и налоговых санкций, подлежа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щих уплате в соответствии с нормами законодательства Российской Федера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ции за отчетный период, предшествующий дате вскрытия конвертов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курсными предложениями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конкурсе;</w:t>
      </w:r>
    </w:p>
    <w:p w:rsidR="002C0A91" w:rsidRPr="00420213" w:rsidRDefault="002C0A91" w:rsidP="00B7270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- копия бухгалтерского баланса (Форма 1)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за послед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ний календарный год и последний завершенный отчетный период (с отмет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кой налогового органа), заверенный подписью руководителя и скрепленный печатью организации;</w:t>
      </w:r>
    </w:p>
    <w:p w:rsidR="002C0A91" w:rsidRDefault="002C0A91" w:rsidP="00B72709">
      <w:pPr>
        <w:shd w:val="clear" w:color="auto" w:fill="FFFFFF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- копия выписки из реестра акционеров (для акционерных обществ).</w:t>
      </w:r>
    </w:p>
    <w:p w:rsidR="002C0A91" w:rsidRDefault="002C0A91" w:rsidP="00B72709">
      <w:pPr>
        <w:shd w:val="clear" w:color="auto" w:fill="FFFFFF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2C0A91" w:rsidRPr="00420213" w:rsidRDefault="002C0A91" w:rsidP="00B72709">
      <w:pPr>
        <w:shd w:val="clear" w:color="auto" w:fill="FFFFFF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2C0A91" w:rsidRPr="00420213" w:rsidRDefault="002C0A91" w:rsidP="00D6481A">
      <w:pPr>
        <w:ind w:right="-625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Руководитель предприятия _____________________________________________  </w:t>
      </w:r>
    </w:p>
    <w:p w:rsidR="002C0A91" w:rsidRPr="007276A8" w:rsidRDefault="002C0A91" w:rsidP="00B72709">
      <w:pPr>
        <w:ind w:left="708" w:right="-625"/>
        <w:rPr>
          <w:rFonts w:ascii="Times New Roman" w:hAnsi="Times New Roman" w:cs="Times New Roman"/>
          <w:color w:val="000000"/>
        </w:rPr>
      </w:pPr>
      <w:r w:rsidRPr="007276A8">
        <w:rPr>
          <w:rFonts w:ascii="Times New Roman" w:hAnsi="Times New Roman" w:cs="Times New Roman"/>
          <w:color w:val="000000"/>
        </w:rPr>
        <w:t>(должность, подпись, расшифровка подписи)</w:t>
      </w:r>
    </w:p>
    <w:p w:rsidR="002C0A91" w:rsidRPr="00625597" w:rsidRDefault="002C0A91" w:rsidP="00D6481A">
      <w:pPr>
        <w:pStyle w:val="BodyText2"/>
        <w:widowControl w:val="0"/>
        <w:tabs>
          <w:tab w:val="left" w:pos="708"/>
        </w:tabs>
        <w:spacing w:after="0" w:line="240" w:lineRule="auto"/>
        <w:outlineLvl w:val="0"/>
        <w:rPr>
          <w:color w:val="000000"/>
        </w:rPr>
      </w:pPr>
      <w:r w:rsidRPr="00625597">
        <w:rPr>
          <w:color w:val="000000"/>
        </w:rPr>
        <w:t>М.П.</w:t>
      </w:r>
    </w:p>
    <w:p w:rsidR="002C0A91" w:rsidRPr="00625597" w:rsidRDefault="002C0A91" w:rsidP="00B72709">
      <w:pPr>
        <w:jc w:val="right"/>
        <w:rPr>
          <w:color w:val="000000"/>
          <w:sz w:val="28"/>
          <w:szCs w:val="28"/>
        </w:rPr>
      </w:pPr>
    </w:p>
    <w:p w:rsidR="002C0A91" w:rsidRPr="00625597" w:rsidRDefault="002C0A91" w:rsidP="00B72709">
      <w:pPr>
        <w:jc w:val="right"/>
        <w:rPr>
          <w:color w:val="000000"/>
          <w:sz w:val="28"/>
          <w:szCs w:val="28"/>
        </w:rPr>
      </w:pPr>
    </w:p>
    <w:p w:rsidR="002C0A91" w:rsidRPr="00625597" w:rsidRDefault="002C0A91" w:rsidP="00B72709">
      <w:pPr>
        <w:jc w:val="right"/>
        <w:rPr>
          <w:color w:val="000000"/>
          <w:sz w:val="28"/>
          <w:szCs w:val="28"/>
        </w:rPr>
      </w:pPr>
    </w:p>
    <w:p w:rsidR="002C0A91" w:rsidRPr="00625597" w:rsidRDefault="002C0A91" w:rsidP="00B72709">
      <w:pPr>
        <w:jc w:val="right"/>
        <w:rPr>
          <w:color w:val="000000"/>
          <w:sz w:val="28"/>
          <w:szCs w:val="28"/>
        </w:rPr>
      </w:pPr>
    </w:p>
    <w:p w:rsidR="002C0A91" w:rsidRPr="00625597" w:rsidRDefault="002C0A91" w:rsidP="00B72709">
      <w:pPr>
        <w:jc w:val="right"/>
        <w:rPr>
          <w:color w:val="000000"/>
          <w:sz w:val="28"/>
          <w:szCs w:val="28"/>
        </w:rPr>
      </w:pPr>
    </w:p>
    <w:p w:rsidR="002C0A91" w:rsidRPr="00625597" w:rsidRDefault="002C0A91" w:rsidP="00B72709">
      <w:pPr>
        <w:jc w:val="right"/>
        <w:rPr>
          <w:color w:val="000000"/>
          <w:sz w:val="28"/>
          <w:szCs w:val="28"/>
        </w:rPr>
      </w:pPr>
    </w:p>
    <w:p w:rsidR="002C0A91" w:rsidRPr="00625597" w:rsidRDefault="002C0A91" w:rsidP="00B72709">
      <w:pPr>
        <w:jc w:val="right"/>
        <w:rPr>
          <w:color w:val="000000"/>
          <w:sz w:val="28"/>
          <w:szCs w:val="28"/>
        </w:rPr>
      </w:pPr>
    </w:p>
    <w:p w:rsidR="002C0A91" w:rsidRDefault="002C0A91" w:rsidP="00B72709">
      <w:pPr>
        <w:jc w:val="right"/>
        <w:rPr>
          <w:color w:val="000000"/>
          <w:sz w:val="28"/>
          <w:szCs w:val="28"/>
        </w:rPr>
      </w:pPr>
    </w:p>
    <w:p w:rsidR="002C0A91" w:rsidRDefault="002C0A91" w:rsidP="00B72709">
      <w:pPr>
        <w:jc w:val="right"/>
        <w:rPr>
          <w:color w:val="000000"/>
          <w:sz w:val="28"/>
          <w:szCs w:val="28"/>
        </w:rPr>
      </w:pPr>
    </w:p>
    <w:p w:rsidR="002C0A91" w:rsidRDefault="002C0A91" w:rsidP="00B72709">
      <w:pPr>
        <w:jc w:val="right"/>
        <w:rPr>
          <w:color w:val="000000"/>
          <w:sz w:val="28"/>
          <w:szCs w:val="28"/>
        </w:rPr>
      </w:pPr>
    </w:p>
    <w:p w:rsidR="002C0A91" w:rsidRDefault="002C0A91" w:rsidP="00B72709">
      <w:pPr>
        <w:jc w:val="right"/>
        <w:rPr>
          <w:color w:val="000000"/>
          <w:sz w:val="28"/>
          <w:szCs w:val="28"/>
        </w:rPr>
      </w:pPr>
    </w:p>
    <w:p w:rsidR="002C0A91" w:rsidRPr="00625597" w:rsidRDefault="002C0A91" w:rsidP="00B72709">
      <w:pPr>
        <w:jc w:val="right"/>
        <w:rPr>
          <w:color w:val="000000"/>
          <w:sz w:val="28"/>
          <w:szCs w:val="28"/>
        </w:rPr>
      </w:pPr>
    </w:p>
    <w:p w:rsidR="002C0A91" w:rsidRDefault="002C0A91" w:rsidP="00B72709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2C0A91" w:rsidRDefault="002C0A91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C0A91" w:rsidRDefault="002C0A91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C0A91" w:rsidRDefault="002C0A91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C0A91" w:rsidRDefault="002C0A91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C0A91" w:rsidRDefault="002C0A91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C0A91" w:rsidRDefault="002C0A91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C0A91" w:rsidRPr="00420213" w:rsidRDefault="002C0A91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Форма 2</w:t>
      </w:r>
    </w:p>
    <w:p w:rsidR="002C0A91" w:rsidRPr="00420213" w:rsidRDefault="002C0A91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C0A91" w:rsidRPr="00420213" w:rsidRDefault="002C0A91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Сведения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о заявителе конкурса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– резюме</w:t>
      </w:r>
    </w:p>
    <w:p w:rsidR="002C0A91" w:rsidRPr="00420213" w:rsidRDefault="002C0A91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C0A91" w:rsidRPr="00420213" w:rsidRDefault="002C0A91" w:rsidP="00D6481A">
      <w:pPr>
        <w:ind w:firstLine="60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1. Общая информация </w:t>
      </w:r>
      <w:r>
        <w:rPr>
          <w:rFonts w:ascii="Times New Roman" w:hAnsi="Times New Roman" w:cs="Times New Roman"/>
          <w:color w:val="000000"/>
          <w:sz w:val="28"/>
          <w:szCs w:val="28"/>
        </w:rPr>
        <w:t>о заявителе</w:t>
      </w:r>
    </w:p>
    <w:p w:rsidR="002C0A91" w:rsidRPr="00420213" w:rsidRDefault="002C0A91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C0A91" w:rsidRPr="00420213" w:rsidRDefault="002C0A91" w:rsidP="00B72709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Сведения для юридического лица:</w:t>
      </w:r>
    </w:p>
    <w:tbl>
      <w:tblPr>
        <w:tblW w:w="95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9006"/>
      </w:tblGrid>
      <w:tr w:rsidR="002C0A91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91" w:rsidRPr="00420213" w:rsidRDefault="002C0A91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A91" w:rsidRPr="00420213" w:rsidRDefault="002C0A91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Фирменное наименование (наименование),организационно - правовая форма </w:t>
            </w:r>
          </w:p>
          <w:p w:rsidR="002C0A91" w:rsidRPr="00420213" w:rsidRDefault="002C0A91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  <w:tr w:rsidR="002C0A91" w:rsidRPr="00420213">
        <w:trPr>
          <w:trHeight w:val="57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91" w:rsidRPr="00420213" w:rsidRDefault="002C0A91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A91" w:rsidRPr="00420213" w:rsidRDefault="002C0A91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 нахождения</w:t>
            </w:r>
          </w:p>
          <w:p w:rsidR="002C0A91" w:rsidRPr="00420213" w:rsidRDefault="002C0A91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  <w:tr w:rsidR="002C0A91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91" w:rsidRPr="00420213" w:rsidRDefault="002C0A91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A91" w:rsidRPr="00420213" w:rsidRDefault="002C0A91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Почтовый адрес</w:t>
            </w:r>
          </w:p>
          <w:p w:rsidR="002C0A91" w:rsidRPr="00420213" w:rsidRDefault="002C0A91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  <w:tr w:rsidR="002C0A91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91" w:rsidRPr="00420213" w:rsidRDefault="002C0A91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A91" w:rsidRPr="00420213" w:rsidRDefault="002C0A91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 контактного телефона (факс) ответственного лица</w:t>
            </w:r>
          </w:p>
          <w:p w:rsidR="002C0A91" w:rsidRPr="00420213" w:rsidRDefault="002C0A91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</w:t>
            </w:r>
          </w:p>
        </w:tc>
      </w:tr>
    </w:tbl>
    <w:p w:rsidR="002C0A91" w:rsidRPr="00420213" w:rsidRDefault="002C0A91" w:rsidP="00B72709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C0A91" w:rsidRPr="00420213" w:rsidRDefault="002C0A91" w:rsidP="00B72709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Сведениядляфизическоголица,втомчислеиндивидуальногопредпри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нимателя: </w:t>
      </w:r>
    </w:p>
    <w:tbl>
      <w:tblPr>
        <w:tblW w:w="95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9006"/>
      </w:tblGrid>
      <w:tr w:rsidR="002C0A91" w:rsidRPr="00420213">
        <w:trPr>
          <w:trHeight w:val="66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91" w:rsidRPr="00420213" w:rsidRDefault="002C0A91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A91" w:rsidRPr="00420213" w:rsidRDefault="002C0A91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Ф.И.О. </w:t>
            </w:r>
          </w:p>
          <w:p w:rsidR="002C0A91" w:rsidRPr="00420213" w:rsidRDefault="002C0A91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</w:t>
            </w:r>
          </w:p>
        </w:tc>
      </w:tr>
      <w:tr w:rsidR="002C0A91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91" w:rsidRPr="00420213" w:rsidRDefault="002C0A91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A91" w:rsidRPr="00420213" w:rsidRDefault="002C0A91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Паспортные данные</w:t>
            </w:r>
          </w:p>
          <w:p w:rsidR="002C0A91" w:rsidRPr="00420213" w:rsidRDefault="002C0A91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  <w:tr w:rsidR="002C0A91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91" w:rsidRPr="00420213" w:rsidRDefault="002C0A91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A91" w:rsidRPr="00420213" w:rsidRDefault="002C0A91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Сведения о месте жительства</w:t>
            </w:r>
          </w:p>
          <w:p w:rsidR="002C0A91" w:rsidRPr="00420213" w:rsidRDefault="002C0A91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  <w:tr w:rsidR="002C0A91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91" w:rsidRPr="00420213" w:rsidRDefault="002C0A91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A91" w:rsidRPr="00420213" w:rsidRDefault="002C0A91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 контактного телефона (факс) ответственного лица</w:t>
            </w:r>
          </w:p>
          <w:p w:rsidR="002C0A91" w:rsidRPr="00420213" w:rsidRDefault="002C0A91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</w:tbl>
    <w:p w:rsidR="002C0A91" w:rsidRPr="00420213" w:rsidRDefault="002C0A91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C0A91" w:rsidRPr="00420213" w:rsidRDefault="002C0A91" w:rsidP="00D6481A">
      <w:pPr>
        <w:ind w:firstLine="567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2. Информация о соответствии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требованиям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конкурсной до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кументации</w:t>
      </w:r>
    </w:p>
    <w:p w:rsidR="002C0A91" w:rsidRPr="00625597" w:rsidRDefault="002C0A91" w:rsidP="00B72709">
      <w:pPr>
        <w:rPr>
          <w:color w:val="00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00"/>
      </w:tblGrid>
      <w:tr w:rsidR="002C0A91" w:rsidRPr="00625597">
        <w:tc>
          <w:tcPr>
            <w:tcW w:w="9700" w:type="dxa"/>
          </w:tcPr>
          <w:p w:rsidR="002C0A91" w:rsidRPr="00625597" w:rsidRDefault="002C0A91" w:rsidP="009F3BA7">
            <w:pPr>
              <w:pStyle w:val="Con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2.1. Ликвидация участника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конкурса – 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юридического лица не проводится, решение арбитражного суда о признании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заявителя конкурса – 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юридического лица, индивидуального предпринимателя банкротом и оботкрытии конкурс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 производства отсутствует (если иное – указать)</w:t>
            </w:r>
          </w:p>
        </w:tc>
      </w:tr>
      <w:tr w:rsidR="002C0A91" w:rsidRPr="00625597">
        <w:tc>
          <w:tcPr>
            <w:tcW w:w="9700" w:type="dxa"/>
          </w:tcPr>
          <w:p w:rsidR="002C0A91" w:rsidRPr="00625597" w:rsidRDefault="002C0A91" w:rsidP="009F3BA7">
            <w:pPr>
              <w:pStyle w:val="Con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2.2. Деятельность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заявителя конкурса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порядке, предусмотренном Кодексом РФ об административных правонарушениях, на день подачи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конкурсного предложения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участие в конкурсе не приостановлена (если иное – указать)</w:t>
            </w:r>
          </w:p>
        </w:tc>
      </w:tr>
      <w:tr w:rsidR="002C0A91" w:rsidRPr="00625597">
        <w:tc>
          <w:tcPr>
            <w:tcW w:w="9700" w:type="dxa"/>
          </w:tcPr>
          <w:p w:rsidR="002C0A91" w:rsidRPr="00625597" w:rsidRDefault="002C0A91" w:rsidP="006F7B49">
            <w:pPr>
              <w:pStyle w:val="Con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2.3.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 данным бухгалтерской от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четности за последний завершенный отчетный период, отсутствует (если иное – указать)</w:t>
            </w:r>
          </w:p>
        </w:tc>
      </w:tr>
    </w:tbl>
    <w:p w:rsidR="002C0A91" w:rsidRPr="00625597" w:rsidRDefault="002C0A91" w:rsidP="00D6481A">
      <w:pPr>
        <w:pStyle w:val="ConsNonformat"/>
        <w:ind w:firstLine="567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Заявитель конкурса</w:t>
      </w:r>
      <w:r w:rsidRPr="00625597">
        <w:rPr>
          <w:rFonts w:ascii="Times New Roman" w:hAnsi="Times New Roman" w:cs="Times New Roman"/>
          <w:color w:val="000000"/>
          <w:sz w:val="28"/>
          <w:szCs w:val="28"/>
        </w:rPr>
        <w:t xml:space="preserve"> дополнительно может предоставить следующую информацию: </w:t>
      </w:r>
    </w:p>
    <w:p w:rsidR="002C0A91" w:rsidRPr="00625597" w:rsidRDefault="002C0A91" w:rsidP="00D6481A">
      <w:pPr>
        <w:pStyle w:val="ConsNonformat"/>
        <w:ind w:firstLine="56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3.1. Банковские реквизиты (может быть несколько):</w:t>
      </w:r>
    </w:p>
    <w:p w:rsidR="002C0A91" w:rsidRPr="00625597" w:rsidRDefault="002C0A91" w:rsidP="00B72709">
      <w:pPr>
        <w:pStyle w:val="ConsNonformat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2C0A91" w:rsidRPr="00625597" w:rsidRDefault="002C0A91" w:rsidP="00D6481A">
      <w:pPr>
        <w:pStyle w:val="ConsNonforma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ИНН_______________________________________</w:t>
      </w:r>
    </w:p>
    <w:p w:rsidR="002C0A91" w:rsidRPr="00625597" w:rsidRDefault="002C0A91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 xml:space="preserve">Р/сч _______________________________________ в ___________________________________________ </w:t>
      </w:r>
    </w:p>
    <w:p w:rsidR="002C0A91" w:rsidRPr="00625597" w:rsidRDefault="002C0A91" w:rsidP="00D6481A">
      <w:pPr>
        <w:pStyle w:val="ConsNonforma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К/сч _______________________________________</w:t>
      </w:r>
    </w:p>
    <w:p w:rsidR="002C0A91" w:rsidRPr="00625597" w:rsidRDefault="002C0A91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Код БИК ___________________________________</w:t>
      </w:r>
    </w:p>
    <w:p w:rsidR="002C0A91" w:rsidRPr="00625597" w:rsidRDefault="002C0A91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КПП ______________________________________</w:t>
      </w:r>
    </w:p>
    <w:p w:rsidR="002C0A91" w:rsidRPr="00625597" w:rsidRDefault="002C0A91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2C0A91" w:rsidRPr="00625597" w:rsidRDefault="002C0A91" w:rsidP="00D6481A">
      <w:pPr>
        <w:pStyle w:val="ConsNonformat"/>
        <w:ind w:firstLine="54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 xml:space="preserve">3.2.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0"/>
        <w:gridCol w:w="4146"/>
      </w:tblGrid>
      <w:tr w:rsidR="002C0A91" w:rsidRPr="00625597">
        <w:tc>
          <w:tcPr>
            <w:tcW w:w="5600" w:type="dxa"/>
          </w:tcPr>
          <w:p w:rsidR="002C0A91" w:rsidRPr="00625597" w:rsidRDefault="002C0A91" w:rsidP="009F3BA7">
            <w:pPr>
              <w:pStyle w:val="Con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Наименование, почтовый адрес, телефон (факс) инспекции Федеральной налоговой службы, в которой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заявитель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состоит на учете в качестве налогоплательщика</w:t>
            </w:r>
          </w:p>
        </w:tc>
        <w:tc>
          <w:tcPr>
            <w:tcW w:w="4146" w:type="dxa"/>
          </w:tcPr>
          <w:p w:rsidR="002C0A91" w:rsidRPr="00625597" w:rsidRDefault="002C0A91" w:rsidP="006F7B49">
            <w:pPr>
              <w:pStyle w:val="Con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C0A91" w:rsidRPr="00625597" w:rsidRDefault="002C0A91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2C0A91" w:rsidRPr="00625597" w:rsidRDefault="002C0A91" w:rsidP="00B72709">
      <w:pPr>
        <w:pStyle w:val="ConsNonformat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3.3.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20"/>
      </w:tblGrid>
      <w:tr w:rsidR="002C0A91" w:rsidRPr="00625597">
        <w:trPr>
          <w:cantSplit/>
        </w:trPr>
        <w:tc>
          <w:tcPr>
            <w:tcW w:w="9720" w:type="dxa"/>
          </w:tcPr>
          <w:p w:rsidR="002C0A91" w:rsidRPr="00625597" w:rsidRDefault="002C0A91" w:rsidP="006F7B49">
            <w:pPr>
              <w:pStyle w:val="ConsNonforma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Сведения об отсутствии в реестре недобросовестных поставщиков</w:t>
            </w:r>
          </w:p>
          <w:p w:rsidR="002C0A91" w:rsidRPr="00625597" w:rsidRDefault="002C0A91" w:rsidP="006F7B49">
            <w:pPr>
              <w:pStyle w:val="ConsNonforma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___________________________________________________________________</w:t>
            </w:r>
          </w:p>
        </w:tc>
      </w:tr>
    </w:tbl>
    <w:p w:rsidR="002C0A91" w:rsidRPr="00625597" w:rsidRDefault="002C0A91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2C0A91" w:rsidRPr="00E02B86" w:rsidRDefault="002C0A91" w:rsidP="00B72709">
      <w:pPr>
        <w:rPr>
          <w:rFonts w:ascii="Times New Roman" w:hAnsi="Times New Roman" w:cs="Times New Roman"/>
          <w:color w:val="000000"/>
          <w:sz w:val="27"/>
          <w:szCs w:val="27"/>
        </w:rPr>
      </w:pPr>
      <w:r w:rsidRPr="00E02B86">
        <w:rPr>
          <w:rFonts w:ascii="Times New Roman" w:hAnsi="Times New Roman" w:cs="Times New Roman"/>
          <w:color w:val="000000"/>
          <w:sz w:val="28"/>
          <w:szCs w:val="28"/>
        </w:rPr>
        <w:t>Руководитель_________________  _____________</w:t>
      </w:r>
      <w:r w:rsidRPr="00E02B86">
        <w:rPr>
          <w:rFonts w:ascii="Times New Roman" w:hAnsi="Times New Roman" w:cs="Times New Roman"/>
          <w:color w:val="000000"/>
          <w:sz w:val="27"/>
          <w:szCs w:val="27"/>
        </w:rPr>
        <w:t xml:space="preserve"> (______________________)</w:t>
      </w:r>
    </w:p>
    <w:p w:rsidR="002C0A91" w:rsidRPr="00E02B86" w:rsidRDefault="002C0A91" w:rsidP="00B72709">
      <w:pPr>
        <w:rPr>
          <w:rFonts w:ascii="Times New Roman" w:hAnsi="Times New Roman" w:cs="Times New Roman"/>
          <w:color w:val="000000"/>
        </w:rPr>
      </w:pPr>
      <w:r w:rsidRPr="00E02B86">
        <w:rPr>
          <w:rFonts w:ascii="Times New Roman" w:hAnsi="Times New Roman" w:cs="Times New Roman"/>
          <w:color w:val="000000"/>
        </w:rPr>
        <w:t xml:space="preserve">                                   (должность )                     (подпись)                                (Ф.И.О.)    </w:t>
      </w:r>
    </w:p>
    <w:p w:rsidR="002C0A91" w:rsidRPr="00E02B86" w:rsidRDefault="002C0A91" w:rsidP="00D6481A">
      <w:pPr>
        <w:outlineLvl w:val="0"/>
        <w:rPr>
          <w:rFonts w:ascii="Times New Roman" w:hAnsi="Times New Roman" w:cs="Times New Roman"/>
          <w:color w:val="000000"/>
        </w:rPr>
      </w:pPr>
      <w:r w:rsidRPr="00E02B86">
        <w:rPr>
          <w:rFonts w:ascii="Times New Roman" w:hAnsi="Times New Roman" w:cs="Times New Roman"/>
          <w:color w:val="000000"/>
        </w:rPr>
        <w:t xml:space="preserve">М.П.                                                                 </w:t>
      </w:r>
    </w:p>
    <w:p w:rsidR="002C0A91" w:rsidRPr="00E02B86" w:rsidRDefault="002C0A91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C0A91" w:rsidRPr="00E02B86" w:rsidRDefault="002C0A91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E02B86">
        <w:rPr>
          <w:rFonts w:ascii="Times New Roman" w:hAnsi="Times New Roman" w:cs="Times New Roman"/>
          <w:color w:val="000000"/>
          <w:sz w:val="28"/>
          <w:szCs w:val="28"/>
        </w:rPr>
        <w:t xml:space="preserve">Главный бухгалтер __________________    </w:t>
      </w:r>
      <w:r>
        <w:rPr>
          <w:rFonts w:ascii="Times New Roman" w:hAnsi="Times New Roman" w:cs="Times New Roman"/>
          <w:color w:val="000000"/>
          <w:sz w:val="28"/>
          <w:szCs w:val="28"/>
        </w:rPr>
        <w:t>(__________________________</w:t>
      </w:r>
      <w:r w:rsidRPr="00E02B86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2C0A91" w:rsidRPr="00E02B86" w:rsidRDefault="002C0A91" w:rsidP="00B72709">
      <w:pPr>
        <w:pStyle w:val="ConsNonformat"/>
        <w:rPr>
          <w:rFonts w:ascii="Times New Roman" w:hAnsi="Times New Roman" w:cs="Times New Roman"/>
          <w:color w:val="000000"/>
          <w:sz w:val="24"/>
          <w:szCs w:val="24"/>
        </w:rPr>
      </w:pPr>
      <w:r w:rsidRPr="00E02B86">
        <w:rPr>
          <w:rFonts w:ascii="Times New Roman" w:hAnsi="Times New Roman" w:cs="Times New Roman"/>
          <w:color w:val="000000"/>
          <w:sz w:val="24"/>
          <w:szCs w:val="24"/>
        </w:rPr>
        <w:t>(подпись)</w:t>
      </w:r>
      <w:r w:rsidRPr="00E02B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2B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2B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2B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2B86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(Ф.И.О.)</w:t>
      </w:r>
    </w:p>
    <w:p w:rsidR="002C0A91" w:rsidRPr="00625597" w:rsidRDefault="002C0A91" w:rsidP="00B72709">
      <w:pPr>
        <w:rPr>
          <w:b/>
          <w:bCs/>
          <w:color w:val="000000"/>
          <w:sz w:val="27"/>
          <w:szCs w:val="27"/>
        </w:rPr>
      </w:pPr>
    </w:p>
    <w:p w:rsidR="002C0A91" w:rsidRPr="00625597" w:rsidRDefault="002C0A91" w:rsidP="00B72709">
      <w:pPr>
        <w:rPr>
          <w:b/>
          <w:bCs/>
          <w:color w:val="000000"/>
          <w:sz w:val="27"/>
          <w:szCs w:val="27"/>
        </w:rPr>
      </w:pPr>
    </w:p>
    <w:p w:rsidR="002C0A91" w:rsidRPr="00625597" w:rsidRDefault="002C0A91" w:rsidP="00B72709">
      <w:pPr>
        <w:rPr>
          <w:b/>
          <w:bCs/>
          <w:color w:val="000000"/>
          <w:sz w:val="27"/>
          <w:szCs w:val="27"/>
        </w:rPr>
      </w:pPr>
    </w:p>
    <w:p w:rsidR="002C0A91" w:rsidRPr="00625597" w:rsidRDefault="002C0A91" w:rsidP="00B72709">
      <w:pPr>
        <w:rPr>
          <w:b/>
          <w:bCs/>
          <w:color w:val="000000"/>
          <w:sz w:val="27"/>
          <w:szCs w:val="27"/>
        </w:rPr>
      </w:pPr>
    </w:p>
    <w:p w:rsidR="002C0A91" w:rsidRPr="00625597" w:rsidRDefault="002C0A91" w:rsidP="00B72709">
      <w:pPr>
        <w:rPr>
          <w:b/>
          <w:bCs/>
          <w:color w:val="000000"/>
          <w:sz w:val="27"/>
          <w:szCs w:val="27"/>
        </w:rPr>
      </w:pPr>
    </w:p>
    <w:p w:rsidR="002C0A91" w:rsidRPr="00625597" w:rsidRDefault="002C0A91" w:rsidP="00B72709">
      <w:pPr>
        <w:rPr>
          <w:b/>
          <w:bCs/>
          <w:color w:val="000000"/>
          <w:sz w:val="27"/>
          <w:szCs w:val="27"/>
        </w:rPr>
      </w:pPr>
    </w:p>
    <w:p w:rsidR="002C0A91" w:rsidRDefault="002C0A91" w:rsidP="00B72709">
      <w:pPr>
        <w:rPr>
          <w:b/>
          <w:bCs/>
          <w:color w:val="000000"/>
          <w:sz w:val="27"/>
          <w:szCs w:val="27"/>
        </w:rPr>
      </w:pPr>
    </w:p>
    <w:p w:rsidR="002C0A91" w:rsidRPr="00625597" w:rsidRDefault="002C0A91" w:rsidP="00B72709">
      <w:pPr>
        <w:rPr>
          <w:b/>
          <w:bCs/>
          <w:color w:val="000000"/>
          <w:sz w:val="27"/>
          <w:szCs w:val="27"/>
        </w:rPr>
      </w:pPr>
    </w:p>
    <w:p w:rsidR="002C0A91" w:rsidRDefault="002C0A91" w:rsidP="00B72709">
      <w:pPr>
        <w:rPr>
          <w:b/>
          <w:bCs/>
          <w:color w:val="000000"/>
          <w:sz w:val="27"/>
          <w:szCs w:val="27"/>
        </w:rPr>
      </w:pPr>
    </w:p>
    <w:p w:rsidR="002C0A91" w:rsidRDefault="002C0A91" w:rsidP="00B72709">
      <w:pPr>
        <w:rPr>
          <w:b/>
          <w:bCs/>
          <w:color w:val="000000"/>
          <w:sz w:val="27"/>
          <w:szCs w:val="27"/>
        </w:rPr>
      </w:pPr>
    </w:p>
    <w:p w:rsidR="002C0A91" w:rsidRDefault="002C0A91" w:rsidP="00B72709">
      <w:pPr>
        <w:rPr>
          <w:b/>
          <w:bCs/>
          <w:color w:val="000000"/>
          <w:sz w:val="27"/>
          <w:szCs w:val="27"/>
        </w:rPr>
      </w:pPr>
    </w:p>
    <w:p w:rsidR="002C0A91" w:rsidRDefault="002C0A91" w:rsidP="00B72709">
      <w:pPr>
        <w:rPr>
          <w:b/>
          <w:bCs/>
          <w:color w:val="000000"/>
          <w:sz w:val="27"/>
          <w:szCs w:val="27"/>
        </w:rPr>
      </w:pPr>
    </w:p>
    <w:p w:rsidR="002C0A91" w:rsidRDefault="002C0A91" w:rsidP="00B72709">
      <w:pPr>
        <w:rPr>
          <w:b/>
          <w:bCs/>
          <w:color w:val="000000"/>
          <w:sz w:val="27"/>
          <w:szCs w:val="27"/>
        </w:rPr>
      </w:pPr>
    </w:p>
    <w:p w:rsidR="002C0A91" w:rsidRDefault="002C0A91" w:rsidP="00B72709">
      <w:pPr>
        <w:pStyle w:val="Title"/>
        <w:jc w:val="right"/>
        <w:rPr>
          <w:rFonts w:cs="Arial"/>
          <w:b w:val="0"/>
          <w:bCs w:val="0"/>
          <w:color w:val="000000"/>
        </w:rPr>
      </w:pPr>
    </w:p>
    <w:p w:rsidR="002C0A91" w:rsidRDefault="002C0A91" w:rsidP="00B72709">
      <w:pPr>
        <w:pStyle w:val="Title"/>
        <w:jc w:val="right"/>
        <w:rPr>
          <w:rFonts w:cs="Arial"/>
          <w:b w:val="0"/>
          <w:bCs w:val="0"/>
          <w:color w:val="000000"/>
        </w:rPr>
      </w:pPr>
    </w:p>
    <w:p w:rsidR="002C0A91" w:rsidRDefault="002C0A91" w:rsidP="00B72709">
      <w:pPr>
        <w:pStyle w:val="Title"/>
        <w:jc w:val="right"/>
        <w:rPr>
          <w:rFonts w:cs="Arial"/>
          <w:b w:val="0"/>
          <w:bCs w:val="0"/>
          <w:color w:val="000000"/>
        </w:rPr>
      </w:pPr>
    </w:p>
    <w:p w:rsidR="002C0A91" w:rsidRDefault="002C0A91" w:rsidP="00B72709">
      <w:pPr>
        <w:pStyle w:val="Title"/>
        <w:jc w:val="right"/>
        <w:rPr>
          <w:rFonts w:cs="Arial"/>
          <w:b w:val="0"/>
          <w:bCs w:val="0"/>
          <w:color w:val="000000"/>
        </w:rPr>
      </w:pPr>
    </w:p>
    <w:p w:rsidR="002C0A91" w:rsidRDefault="002C0A91" w:rsidP="00B72709">
      <w:pPr>
        <w:pStyle w:val="Title"/>
        <w:jc w:val="right"/>
        <w:rPr>
          <w:rFonts w:cs="Arial"/>
          <w:b w:val="0"/>
          <w:bCs w:val="0"/>
          <w:color w:val="000000"/>
        </w:rPr>
      </w:pPr>
    </w:p>
    <w:p w:rsidR="002C0A91" w:rsidRDefault="002C0A91" w:rsidP="00B72709">
      <w:pPr>
        <w:pStyle w:val="Title"/>
        <w:jc w:val="right"/>
        <w:rPr>
          <w:rFonts w:cs="Arial"/>
          <w:b w:val="0"/>
          <w:bCs w:val="0"/>
          <w:color w:val="000000"/>
        </w:rPr>
      </w:pPr>
    </w:p>
    <w:p w:rsidR="002C0A91" w:rsidRDefault="002C0A91" w:rsidP="00D6481A">
      <w:pPr>
        <w:pStyle w:val="Title"/>
        <w:jc w:val="right"/>
        <w:outlineLvl w:val="0"/>
        <w:rPr>
          <w:rFonts w:cs="Arial"/>
          <w:b w:val="0"/>
          <w:bCs w:val="0"/>
          <w:color w:val="000000"/>
        </w:rPr>
      </w:pPr>
    </w:p>
    <w:p w:rsidR="002C0A91" w:rsidRDefault="002C0A91" w:rsidP="00D6481A">
      <w:pPr>
        <w:pStyle w:val="Title"/>
        <w:jc w:val="right"/>
        <w:outlineLvl w:val="0"/>
        <w:rPr>
          <w:rFonts w:cs="Arial"/>
          <w:b w:val="0"/>
          <w:bCs w:val="0"/>
          <w:color w:val="000000"/>
        </w:rPr>
      </w:pPr>
    </w:p>
    <w:p w:rsidR="002C0A91" w:rsidRDefault="002C0A91" w:rsidP="00D6481A">
      <w:pPr>
        <w:pStyle w:val="Title"/>
        <w:jc w:val="right"/>
        <w:outlineLvl w:val="0"/>
        <w:rPr>
          <w:rFonts w:cs="Arial"/>
          <w:b w:val="0"/>
          <w:bCs w:val="0"/>
          <w:color w:val="000000"/>
        </w:rPr>
      </w:pPr>
    </w:p>
    <w:p w:rsidR="002C0A91" w:rsidRPr="00B227B5" w:rsidRDefault="002C0A91" w:rsidP="00D6481A">
      <w:pPr>
        <w:pStyle w:val="Title"/>
        <w:jc w:val="right"/>
        <w:outlineLvl w:val="0"/>
        <w:rPr>
          <w:b w:val="0"/>
          <w:bCs w:val="0"/>
          <w:color w:val="000000"/>
          <w:sz w:val="28"/>
          <w:szCs w:val="28"/>
        </w:rPr>
      </w:pPr>
      <w:r w:rsidRPr="00B227B5">
        <w:rPr>
          <w:b w:val="0"/>
          <w:bCs w:val="0"/>
          <w:color w:val="000000"/>
          <w:sz w:val="28"/>
          <w:szCs w:val="28"/>
        </w:rPr>
        <w:t>Форма 3</w:t>
      </w:r>
    </w:p>
    <w:p w:rsidR="002C0A91" w:rsidRPr="00625597" w:rsidRDefault="002C0A91" w:rsidP="00B72709">
      <w:pPr>
        <w:pStyle w:val="Title"/>
        <w:jc w:val="right"/>
        <w:rPr>
          <w:rFonts w:cs="Arial"/>
          <w:b w:val="0"/>
          <w:bCs w:val="0"/>
          <w:color w:val="000000"/>
        </w:rPr>
      </w:pPr>
    </w:p>
    <w:p w:rsidR="002C0A91" w:rsidRPr="00B227B5" w:rsidRDefault="002C0A91" w:rsidP="00D6481A">
      <w:pPr>
        <w:pStyle w:val="Title"/>
        <w:outlineLvl w:val="0"/>
        <w:rPr>
          <w:b w:val="0"/>
          <w:bCs w:val="0"/>
          <w:color w:val="000000"/>
          <w:sz w:val="28"/>
          <w:szCs w:val="28"/>
        </w:rPr>
      </w:pPr>
      <w:r w:rsidRPr="00B227B5">
        <w:rPr>
          <w:b w:val="0"/>
          <w:bCs w:val="0"/>
          <w:color w:val="000000"/>
          <w:sz w:val="28"/>
          <w:szCs w:val="28"/>
        </w:rPr>
        <w:t>Конкурсное предложение</w:t>
      </w:r>
    </w:p>
    <w:p w:rsidR="002C0A91" w:rsidRPr="00B227B5" w:rsidRDefault="002C0A91" w:rsidP="00B72709">
      <w:pPr>
        <w:pStyle w:val="Title"/>
        <w:jc w:val="right"/>
        <w:rPr>
          <w:rFonts w:cs="Arial"/>
          <w:color w:val="000000"/>
          <w:sz w:val="28"/>
          <w:szCs w:val="28"/>
        </w:rPr>
      </w:pPr>
    </w:p>
    <w:p w:rsidR="002C0A91" w:rsidRPr="00625597" w:rsidRDefault="002C0A91" w:rsidP="00B72709">
      <w:pPr>
        <w:pStyle w:val="Title"/>
        <w:jc w:val="right"/>
        <w:rPr>
          <w:b w:val="0"/>
          <w:bCs w:val="0"/>
          <w:color w:val="000000"/>
        </w:rPr>
      </w:pPr>
      <w:r w:rsidRPr="00625597">
        <w:rPr>
          <w:b w:val="0"/>
          <w:bCs w:val="0"/>
          <w:color w:val="000000"/>
        </w:rPr>
        <w:t>«___» _________ 20____г.</w:t>
      </w:r>
    </w:p>
    <w:p w:rsidR="002C0A91" w:rsidRPr="00B227B5" w:rsidRDefault="002C0A91" w:rsidP="00B72709">
      <w:pPr>
        <w:pStyle w:val="Subtitle"/>
        <w:ind w:right="-82"/>
        <w:rPr>
          <w:rFonts w:cs="Arial"/>
          <w:color w:val="000000"/>
          <w:sz w:val="28"/>
          <w:szCs w:val="28"/>
        </w:rPr>
      </w:pPr>
      <w:r w:rsidRPr="00B227B5">
        <w:rPr>
          <w:color w:val="000000"/>
          <w:sz w:val="28"/>
          <w:szCs w:val="28"/>
        </w:rPr>
        <w:t>Наименование предмета конкурса______________________________________</w:t>
      </w:r>
    </w:p>
    <w:p w:rsidR="002C0A91" w:rsidRPr="00625597" w:rsidRDefault="002C0A91" w:rsidP="00B72709">
      <w:pPr>
        <w:pStyle w:val="BodyText"/>
        <w:jc w:val="center"/>
        <w:rPr>
          <w:rFonts w:cs="Arial"/>
          <w:color w:val="000000"/>
          <w:sz w:val="26"/>
          <w:szCs w:val="26"/>
        </w:rPr>
      </w:pPr>
    </w:p>
    <w:p w:rsidR="002C0A91" w:rsidRPr="00B227B5" w:rsidRDefault="002C0A91" w:rsidP="00D6481A">
      <w:pPr>
        <w:pStyle w:val="BodyText"/>
        <w:jc w:val="center"/>
        <w:outlineLvl w:val="0"/>
        <w:rPr>
          <w:color w:val="000000"/>
          <w:sz w:val="28"/>
          <w:szCs w:val="28"/>
        </w:rPr>
      </w:pPr>
      <w:r w:rsidRPr="00B227B5">
        <w:rPr>
          <w:color w:val="000000"/>
          <w:sz w:val="28"/>
          <w:szCs w:val="28"/>
        </w:rPr>
        <w:t>Уважаемые господа!</w:t>
      </w:r>
    </w:p>
    <w:p w:rsidR="002C0A91" w:rsidRPr="00625597" w:rsidRDefault="002C0A91" w:rsidP="001F230D">
      <w:pPr>
        <w:pStyle w:val="BodyTextIndent"/>
        <w:ind w:left="0" w:firstLine="539"/>
        <w:jc w:val="both"/>
        <w:rPr>
          <w:color w:val="000000"/>
          <w:sz w:val="28"/>
          <w:szCs w:val="28"/>
        </w:rPr>
      </w:pPr>
      <w:r w:rsidRPr="00625597">
        <w:rPr>
          <w:color w:val="000000"/>
          <w:sz w:val="28"/>
          <w:szCs w:val="28"/>
        </w:rPr>
        <w:t>Изучив условия конкурсной документации, получение которой настоя</w:t>
      </w:r>
      <w:r>
        <w:rPr>
          <w:rFonts w:cs="Arial"/>
          <w:color w:val="000000"/>
          <w:sz w:val="28"/>
          <w:szCs w:val="28"/>
        </w:rPr>
        <w:softHyphen/>
      </w:r>
      <w:r w:rsidRPr="00625597">
        <w:rPr>
          <w:color w:val="000000"/>
          <w:sz w:val="28"/>
          <w:szCs w:val="28"/>
        </w:rPr>
        <w:t>щим удостоверяется, мы, _________</w:t>
      </w:r>
      <w:r>
        <w:rPr>
          <w:color w:val="000000"/>
          <w:sz w:val="28"/>
          <w:szCs w:val="28"/>
        </w:rPr>
        <w:t>_________________________________________</w:t>
      </w:r>
      <w:r w:rsidRPr="00625597">
        <w:rPr>
          <w:color w:val="000000"/>
          <w:sz w:val="28"/>
          <w:szCs w:val="28"/>
        </w:rPr>
        <w:t>,</w:t>
      </w:r>
    </w:p>
    <w:p w:rsidR="002C0A91" w:rsidRPr="00625597" w:rsidRDefault="002C0A91" w:rsidP="00B72709">
      <w:pPr>
        <w:pStyle w:val="BodyTextIndent"/>
        <w:ind w:firstLine="540"/>
        <w:jc w:val="center"/>
        <w:rPr>
          <w:color w:val="000000"/>
        </w:rPr>
      </w:pPr>
      <w:r w:rsidRPr="00625597">
        <w:rPr>
          <w:color w:val="000000"/>
        </w:rPr>
        <w:t>(указать наименование участника)</w:t>
      </w:r>
    </w:p>
    <w:p w:rsidR="002C0A91" w:rsidRPr="00625597" w:rsidRDefault="002C0A91" w:rsidP="00B72709">
      <w:pPr>
        <w:pStyle w:val="BodyTextIndent"/>
        <w:ind w:left="0"/>
        <w:jc w:val="both"/>
        <w:rPr>
          <w:color w:val="000000"/>
          <w:sz w:val="28"/>
          <w:szCs w:val="28"/>
        </w:rPr>
      </w:pPr>
      <w:r w:rsidRPr="00625597">
        <w:rPr>
          <w:color w:val="000000"/>
          <w:sz w:val="28"/>
          <w:szCs w:val="28"/>
        </w:rPr>
        <w:t>подписавшие этот документ, просим принять наш</w:t>
      </w:r>
      <w:r>
        <w:rPr>
          <w:color w:val="000000"/>
          <w:sz w:val="28"/>
          <w:szCs w:val="28"/>
        </w:rPr>
        <w:t>е конкурсное предложение</w:t>
      </w:r>
      <w:r w:rsidRPr="00625597">
        <w:rPr>
          <w:color w:val="000000"/>
          <w:sz w:val="28"/>
          <w:szCs w:val="28"/>
        </w:rPr>
        <w:t xml:space="preserve"> на участие в конкурсе.</w:t>
      </w:r>
    </w:p>
    <w:p w:rsidR="002C0A91" w:rsidRPr="00A6429F" w:rsidRDefault="002C0A91" w:rsidP="001F230D">
      <w:pPr>
        <w:ind w:firstLine="539"/>
        <w:rPr>
          <w:rFonts w:ascii="Times New Roman" w:hAnsi="Times New Roman" w:cs="Times New Roman"/>
          <w:spacing w:val="4"/>
          <w:sz w:val="28"/>
          <w:szCs w:val="28"/>
        </w:rPr>
      </w:pPr>
      <w:bookmarkStart w:id="0" w:name="sub_28"/>
      <w:bookmarkEnd w:id="0"/>
      <w:r w:rsidRPr="00A6429F">
        <w:rPr>
          <w:rFonts w:ascii="Times New Roman" w:hAnsi="Times New Roman" w:cs="Times New Roman"/>
          <w:spacing w:val="10"/>
          <w:sz w:val="28"/>
          <w:szCs w:val="28"/>
        </w:rPr>
        <w:t xml:space="preserve">Изучив конкурсную документацию по проведению открытого конкурса на право </w:t>
      </w:r>
      <w:r w:rsidRPr="00A6429F">
        <w:rPr>
          <w:rFonts w:ascii="Times New Roman" w:hAnsi="Times New Roman" w:cs="Times New Roman"/>
          <w:spacing w:val="4"/>
          <w:sz w:val="28"/>
          <w:szCs w:val="28"/>
        </w:rPr>
        <w:t xml:space="preserve">заключения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инвестиционного договора </w:t>
      </w:r>
      <w:r w:rsidRPr="00A6429F">
        <w:rPr>
          <w:rFonts w:ascii="Times New Roman" w:hAnsi="Times New Roman" w:cs="Times New Roman"/>
          <w:spacing w:val="4"/>
          <w:sz w:val="28"/>
          <w:szCs w:val="28"/>
        </w:rPr>
        <w:t xml:space="preserve">мы, нижеподписавшиеся, подачей настоящего </w:t>
      </w:r>
      <w:r>
        <w:rPr>
          <w:rFonts w:ascii="Times New Roman" w:hAnsi="Times New Roman" w:cs="Times New Roman"/>
          <w:spacing w:val="4"/>
          <w:sz w:val="28"/>
          <w:szCs w:val="28"/>
        </w:rPr>
        <w:t>к</w:t>
      </w:r>
      <w:r w:rsidRPr="00A6429F">
        <w:rPr>
          <w:rFonts w:ascii="Times New Roman" w:hAnsi="Times New Roman" w:cs="Times New Roman"/>
          <w:spacing w:val="4"/>
          <w:sz w:val="28"/>
          <w:szCs w:val="28"/>
        </w:rPr>
        <w:t>онкурсного предложения выражаем желание полу</w:t>
      </w:r>
      <w:r>
        <w:rPr>
          <w:rFonts w:ascii="Times New Roman" w:hAnsi="Times New Roman" w:cs="Times New Roman"/>
          <w:spacing w:val="4"/>
          <w:sz w:val="28"/>
          <w:szCs w:val="28"/>
        </w:rPr>
        <w:softHyphen/>
      </w:r>
      <w:r w:rsidRPr="00A6429F">
        <w:rPr>
          <w:rFonts w:ascii="Times New Roman" w:hAnsi="Times New Roman" w:cs="Times New Roman"/>
          <w:spacing w:val="4"/>
          <w:sz w:val="28"/>
          <w:szCs w:val="28"/>
        </w:rPr>
        <w:t xml:space="preserve">чить это право на конкурсной основе и согласны в случае признания нас победителями конкурса, подписать </w:t>
      </w:r>
      <w:r>
        <w:rPr>
          <w:rFonts w:ascii="Times New Roman" w:hAnsi="Times New Roman" w:cs="Times New Roman"/>
          <w:spacing w:val="4"/>
          <w:sz w:val="28"/>
          <w:szCs w:val="28"/>
        </w:rPr>
        <w:t>инвестиционный договор</w:t>
      </w:r>
      <w:r w:rsidRPr="00A6429F">
        <w:rPr>
          <w:rFonts w:ascii="Times New Roman" w:hAnsi="Times New Roman" w:cs="Times New Roman"/>
          <w:spacing w:val="2"/>
          <w:sz w:val="28"/>
          <w:szCs w:val="28"/>
        </w:rPr>
        <w:t>, предложен</w:t>
      </w:r>
      <w:r>
        <w:rPr>
          <w:rFonts w:ascii="Times New Roman" w:hAnsi="Times New Roman" w:cs="Times New Roman"/>
          <w:spacing w:val="2"/>
          <w:sz w:val="28"/>
          <w:szCs w:val="28"/>
        </w:rPr>
        <w:softHyphen/>
      </w:r>
      <w:r w:rsidRPr="00A6429F">
        <w:rPr>
          <w:rFonts w:ascii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hAnsi="Times New Roman" w:cs="Times New Roman"/>
          <w:spacing w:val="2"/>
          <w:sz w:val="28"/>
          <w:szCs w:val="28"/>
        </w:rPr>
        <w:t>ый</w:t>
      </w:r>
      <w:r w:rsidRPr="00A6429F">
        <w:rPr>
          <w:rFonts w:ascii="Times New Roman" w:hAnsi="Times New Roman" w:cs="Times New Roman"/>
          <w:spacing w:val="2"/>
          <w:sz w:val="28"/>
          <w:szCs w:val="28"/>
        </w:rPr>
        <w:t xml:space="preserve"> к подписанию на условиях, определенных </w:t>
      </w:r>
      <w:r w:rsidRPr="00A6429F">
        <w:rPr>
          <w:rFonts w:ascii="Times New Roman" w:hAnsi="Times New Roman" w:cs="Times New Roman"/>
          <w:spacing w:val="5"/>
          <w:sz w:val="28"/>
          <w:szCs w:val="28"/>
        </w:rPr>
        <w:t xml:space="preserve">конкурсной документацией и в соответствии с настоящим </w:t>
      </w:r>
      <w:r>
        <w:rPr>
          <w:rFonts w:ascii="Times New Roman" w:hAnsi="Times New Roman" w:cs="Times New Roman"/>
          <w:spacing w:val="5"/>
          <w:sz w:val="28"/>
          <w:szCs w:val="28"/>
        </w:rPr>
        <w:t>к</w:t>
      </w:r>
      <w:r w:rsidRPr="00A6429F">
        <w:rPr>
          <w:rFonts w:ascii="Times New Roman" w:hAnsi="Times New Roman" w:cs="Times New Roman"/>
          <w:spacing w:val="5"/>
          <w:sz w:val="28"/>
          <w:szCs w:val="28"/>
        </w:rPr>
        <w:t>онкурсным предложением</w:t>
      </w:r>
      <w:r w:rsidRPr="00A6429F"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:rsidR="002C0A91" w:rsidRDefault="002C0A91" w:rsidP="00A6429F">
      <w:pPr>
        <w:spacing w:line="264" w:lineRule="auto"/>
        <w:rPr>
          <w:rFonts w:ascii="Times New Roman" w:hAnsi="Times New Roman" w:cs="Times New Roman"/>
          <w:spacing w:val="4"/>
          <w:sz w:val="28"/>
          <w:szCs w:val="28"/>
        </w:rPr>
      </w:pPr>
      <w:r w:rsidRPr="007C0EB0">
        <w:rPr>
          <w:rFonts w:ascii="Times New Roman" w:hAnsi="Times New Roman" w:cs="Times New Roman"/>
          <w:spacing w:val="4"/>
          <w:sz w:val="28"/>
          <w:szCs w:val="28"/>
        </w:rPr>
        <w:t>Предлагаем следующие условия:</w:t>
      </w:r>
    </w:p>
    <w:p w:rsidR="002C0A91" w:rsidRPr="001F230D" w:rsidRDefault="002C0A91" w:rsidP="00A6429F">
      <w:pPr>
        <w:spacing w:line="264" w:lineRule="auto"/>
        <w:rPr>
          <w:rFonts w:ascii="Times New Roman" w:hAnsi="Times New Roman" w:cs="Times New Roman"/>
          <w:spacing w:val="4"/>
          <w:sz w:val="28"/>
          <w:szCs w:val="28"/>
        </w:rPr>
      </w:pPr>
      <w:r w:rsidRPr="001F230D">
        <w:rPr>
          <w:rFonts w:ascii="Times New Roman" w:hAnsi="Times New Roman" w:cs="Times New Roman"/>
          <w:spacing w:val="4"/>
          <w:sz w:val="28"/>
          <w:szCs w:val="28"/>
        </w:rPr>
        <w:t>-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F230D">
        <w:rPr>
          <w:rFonts w:ascii="Times New Roman" w:hAnsi="Times New Roman" w:cs="Times New Roman"/>
          <w:b/>
          <w:bCs/>
          <w:spacing w:val="4"/>
          <w:sz w:val="28"/>
          <w:szCs w:val="28"/>
        </w:rPr>
        <w:t>стоимость инвестиционного проекта</w:t>
      </w:r>
      <w:r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Pr="001F230D">
        <w:rPr>
          <w:rFonts w:ascii="Times New Roman" w:hAnsi="Times New Roman" w:cs="Times New Roman"/>
          <w:spacing w:val="4"/>
          <w:sz w:val="28"/>
          <w:szCs w:val="28"/>
        </w:rPr>
        <w:t>__________________</w:t>
      </w:r>
      <w:bookmarkStart w:id="1" w:name="_GoBack"/>
      <w:bookmarkEnd w:id="1"/>
      <w:r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F230D">
        <w:rPr>
          <w:rFonts w:ascii="Times New Roman" w:hAnsi="Times New Roman" w:cs="Times New Roman"/>
          <w:spacing w:val="4"/>
          <w:sz w:val="28"/>
          <w:szCs w:val="28"/>
        </w:rPr>
        <w:t>тыс.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F230D">
        <w:rPr>
          <w:rFonts w:ascii="Times New Roman" w:hAnsi="Times New Roman" w:cs="Times New Roman"/>
          <w:spacing w:val="4"/>
          <w:sz w:val="28"/>
          <w:szCs w:val="28"/>
        </w:rPr>
        <w:t>рублей;</w:t>
      </w:r>
    </w:p>
    <w:p w:rsidR="002C0A91" w:rsidRPr="001F1F6E" w:rsidRDefault="002C0A91" w:rsidP="009672C0">
      <w:pPr>
        <w:pStyle w:val="BodyText"/>
        <w:rPr>
          <w:spacing w:val="4"/>
          <w:sz w:val="28"/>
          <w:szCs w:val="28"/>
        </w:rPr>
      </w:pPr>
      <w:r w:rsidRPr="001F1F6E">
        <w:rPr>
          <w:spacing w:val="4"/>
          <w:sz w:val="28"/>
          <w:szCs w:val="28"/>
        </w:rPr>
        <w:t xml:space="preserve">- </w:t>
      </w:r>
      <w:r w:rsidRPr="001F1F6E">
        <w:rPr>
          <w:b/>
          <w:bCs/>
          <w:spacing w:val="4"/>
          <w:sz w:val="28"/>
          <w:szCs w:val="28"/>
        </w:rPr>
        <w:t>опыт работы</w:t>
      </w:r>
      <w:r>
        <w:rPr>
          <w:b/>
          <w:bCs/>
          <w:spacing w:val="4"/>
          <w:sz w:val="28"/>
          <w:szCs w:val="28"/>
        </w:rPr>
        <w:t xml:space="preserve"> </w:t>
      </w:r>
      <w:r w:rsidRPr="001F1F6E">
        <w:rPr>
          <w:sz w:val="28"/>
          <w:szCs w:val="28"/>
        </w:rPr>
        <w:t xml:space="preserve">в области гражданского или промышленного строительства (успешное выполнение работ сопоставимого характера и объема </w:t>
      </w:r>
      <w:r w:rsidRPr="001F1F6E">
        <w:rPr>
          <w:spacing w:val="4"/>
          <w:sz w:val="28"/>
          <w:szCs w:val="28"/>
        </w:rPr>
        <w:t>за послед</w:t>
      </w:r>
      <w:r w:rsidRPr="001F1F6E">
        <w:rPr>
          <w:rFonts w:cs="Arial"/>
          <w:spacing w:val="4"/>
          <w:sz w:val="28"/>
          <w:szCs w:val="28"/>
        </w:rPr>
        <w:softHyphen/>
      </w:r>
      <w:r w:rsidRPr="001F1F6E">
        <w:rPr>
          <w:spacing w:val="4"/>
          <w:sz w:val="28"/>
          <w:szCs w:val="28"/>
        </w:rPr>
        <w:t>ние 3 года):</w:t>
      </w:r>
    </w:p>
    <w:p w:rsidR="002C0A91" w:rsidRPr="001F230D" w:rsidRDefault="002C0A91" w:rsidP="009672C0">
      <w:pPr>
        <w:pStyle w:val="BodyText"/>
        <w:ind w:firstLine="567"/>
        <w:rPr>
          <w:rFonts w:cs="Arial"/>
          <w:spacing w:val="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5279"/>
        <w:gridCol w:w="3190"/>
      </w:tblGrid>
      <w:tr w:rsidR="002C0A91" w:rsidRPr="001F230D">
        <w:tc>
          <w:tcPr>
            <w:tcW w:w="1101" w:type="dxa"/>
          </w:tcPr>
          <w:p w:rsidR="002C0A91" w:rsidRPr="001F230D" w:rsidRDefault="002C0A91" w:rsidP="001F1F6E">
            <w:pPr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№</w:t>
            </w:r>
          </w:p>
          <w:p w:rsidR="002C0A91" w:rsidRPr="001F230D" w:rsidRDefault="002C0A91" w:rsidP="001F1F6E">
            <w:pPr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п/п</w:t>
            </w:r>
          </w:p>
        </w:tc>
        <w:tc>
          <w:tcPr>
            <w:tcW w:w="5279" w:type="dxa"/>
          </w:tcPr>
          <w:p w:rsidR="002C0A91" w:rsidRPr="001F230D" w:rsidRDefault="002C0A91" w:rsidP="001F1F6E">
            <w:pPr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Наименование объектов</w:t>
            </w:r>
          </w:p>
        </w:tc>
        <w:tc>
          <w:tcPr>
            <w:tcW w:w="3190" w:type="dxa"/>
          </w:tcPr>
          <w:p w:rsidR="002C0A91" w:rsidRDefault="002C0A91" w:rsidP="001F1F6E">
            <w:pPr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№ договора/ дата </w:t>
            </w:r>
          </w:p>
          <w:p w:rsidR="002C0A91" w:rsidRPr="001F230D" w:rsidRDefault="002C0A91" w:rsidP="001F1F6E">
            <w:pPr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вы</w:t>
            </w:r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softHyphen/>
              <w:t>полнения работ</w:t>
            </w:r>
          </w:p>
        </w:tc>
      </w:tr>
      <w:tr w:rsidR="002C0A91" w:rsidRPr="001F230D">
        <w:tc>
          <w:tcPr>
            <w:tcW w:w="1101" w:type="dxa"/>
          </w:tcPr>
          <w:p w:rsidR="002C0A91" w:rsidRPr="001F230D" w:rsidRDefault="002C0A91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  <w:tc>
          <w:tcPr>
            <w:tcW w:w="5279" w:type="dxa"/>
          </w:tcPr>
          <w:p w:rsidR="002C0A91" w:rsidRPr="001F230D" w:rsidRDefault="002C0A91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  <w:tc>
          <w:tcPr>
            <w:tcW w:w="3190" w:type="dxa"/>
          </w:tcPr>
          <w:p w:rsidR="002C0A91" w:rsidRPr="001F230D" w:rsidRDefault="002C0A91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</w:tr>
      <w:tr w:rsidR="002C0A91" w:rsidRPr="001F230D">
        <w:tc>
          <w:tcPr>
            <w:tcW w:w="1101" w:type="dxa"/>
          </w:tcPr>
          <w:p w:rsidR="002C0A91" w:rsidRPr="001F230D" w:rsidRDefault="002C0A91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  <w:tc>
          <w:tcPr>
            <w:tcW w:w="5279" w:type="dxa"/>
          </w:tcPr>
          <w:p w:rsidR="002C0A91" w:rsidRPr="001F230D" w:rsidRDefault="002C0A91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  <w:tc>
          <w:tcPr>
            <w:tcW w:w="3190" w:type="dxa"/>
          </w:tcPr>
          <w:p w:rsidR="002C0A91" w:rsidRPr="001F230D" w:rsidRDefault="002C0A91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</w:tr>
    </w:tbl>
    <w:p w:rsidR="002C0A91" w:rsidRPr="001F230D" w:rsidRDefault="002C0A91" w:rsidP="00653E1C">
      <w:pPr>
        <w:pStyle w:val="BodyText"/>
        <w:rPr>
          <w:rFonts w:cs="Arial"/>
        </w:rPr>
      </w:pPr>
    </w:p>
    <w:p w:rsidR="002C0A91" w:rsidRPr="009C2A3D" w:rsidRDefault="002C0A91" w:rsidP="00B72709">
      <w:pPr>
        <w:pStyle w:val="BodyText"/>
        <w:ind w:firstLine="600"/>
        <w:rPr>
          <w:color w:val="000000"/>
          <w:sz w:val="28"/>
          <w:szCs w:val="28"/>
        </w:rPr>
      </w:pPr>
      <w:r w:rsidRPr="009C2A3D">
        <w:rPr>
          <w:color w:val="000000"/>
          <w:sz w:val="28"/>
          <w:szCs w:val="28"/>
        </w:rPr>
        <w:t xml:space="preserve">Иные условия исполнения инвестиционного </w:t>
      </w:r>
      <w:r w:rsidRPr="009C2A3D">
        <w:rPr>
          <w:sz w:val="28"/>
          <w:szCs w:val="28"/>
        </w:rPr>
        <w:t>договора</w:t>
      </w:r>
      <w:r w:rsidRPr="009C2A3D">
        <w:rPr>
          <w:color w:val="000000"/>
          <w:sz w:val="28"/>
          <w:szCs w:val="28"/>
        </w:rPr>
        <w:t xml:space="preserve"> в соответствии с требованиями разделов </w:t>
      </w:r>
      <w:r w:rsidRPr="009C2A3D">
        <w:rPr>
          <w:color w:val="000000"/>
          <w:sz w:val="28"/>
          <w:szCs w:val="28"/>
          <w:lang w:val="en-US"/>
        </w:rPr>
        <w:t>II</w:t>
      </w:r>
      <w:r w:rsidRPr="009C2A3D">
        <w:rPr>
          <w:color w:val="000000"/>
          <w:sz w:val="28"/>
          <w:szCs w:val="28"/>
        </w:rPr>
        <w:t xml:space="preserve"> «Информационная карта конкурса» и </w:t>
      </w:r>
      <w:r w:rsidRPr="009C2A3D">
        <w:rPr>
          <w:color w:val="000000"/>
          <w:sz w:val="28"/>
          <w:szCs w:val="28"/>
          <w:lang w:val="en-US"/>
        </w:rPr>
        <w:t>V</w:t>
      </w:r>
      <w:r w:rsidRPr="009C2A3D">
        <w:rPr>
          <w:color w:val="000000"/>
          <w:sz w:val="28"/>
          <w:szCs w:val="28"/>
        </w:rPr>
        <w:t xml:space="preserve"> «Инвести</w:t>
      </w:r>
      <w:r w:rsidRPr="009C2A3D">
        <w:rPr>
          <w:rFonts w:cs="Arial"/>
          <w:color w:val="000000"/>
          <w:sz w:val="28"/>
          <w:szCs w:val="28"/>
        </w:rPr>
        <w:softHyphen/>
      </w:r>
      <w:r w:rsidRPr="009C2A3D">
        <w:rPr>
          <w:color w:val="000000"/>
          <w:sz w:val="28"/>
          <w:szCs w:val="28"/>
        </w:rPr>
        <w:t>ционные условия» конкурсной документации.</w:t>
      </w:r>
    </w:p>
    <w:p w:rsidR="002C0A91" w:rsidRPr="002328E7" w:rsidRDefault="002C0A91" w:rsidP="00B72709">
      <w:pPr>
        <w:pStyle w:val="BodyText"/>
        <w:rPr>
          <w:rFonts w:cs="Arial"/>
          <w:color w:val="000000"/>
          <w:sz w:val="20"/>
          <w:szCs w:val="20"/>
        </w:rPr>
      </w:pPr>
    </w:p>
    <w:p w:rsidR="002C0A91" w:rsidRPr="00625597" w:rsidRDefault="002C0A91" w:rsidP="004F790E">
      <w:pPr>
        <w:pStyle w:val="BodyText"/>
        <w:ind w:firstLine="600"/>
        <w:rPr>
          <w:rFonts w:cs="Arial"/>
          <w:color w:val="000000"/>
        </w:rPr>
      </w:pPr>
    </w:p>
    <w:p w:rsidR="002C0A91" w:rsidRPr="004F790E" w:rsidRDefault="002C0A91" w:rsidP="004F790E">
      <w:pPr>
        <w:ind w:right="-625"/>
        <w:rPr>
          <w:rFonts w:ascii="Times New Roman" w:hAnsi="Times New Roman" w:cs="Times New Roman"/>
          <w:color w:val="000000"/>
          <w:sz w:val="28"/>
          <w:szCs w:val="28"/>
        </w:rPr>
      </w:pPr>
      <w:r w:rsidRPr="004F790E">
        <w:rPr>
          <w:rFonts w:ascii="Times New Roman" w:hAnsi="Times New Roman" w:cs="Times New Roman"/>
          <w:color w:val="000000"/>
          <w:sz w:val="28"/>
          <w:szCs w:val="28"/>
        </w:rPr>
        <w:t>Руководитель предприятия _________________________________________</w:t>
      </w:r>
    </w:p>
    <w:p w:rsidR="002C0A91" w:rsidRPr="004F790E" w:rsidRDefault="002C0A91" w:rsidP="00B72709">
      <w:pPr>
        <w:ind w:right="-625" w:firstLine="540"/>
        <w:jc w:val="center"/>
        <w:rPr>
          <w:rFonts w:ascii="Times New Roman" w:hAnsi="Times New Roman" w:cs="Times New Roman"/>
          <w:color w:val="000000"/>
        </w:rPr>
      </w:pPr>
      <w:r w:rsidRPr="004F790E">
        <w:rPr>
          <w:rFonts w:ascii="Times New Roman" w:hAnsi="Times New Roman" w:cs="Times New Roman"/>
          <w:color w:val="000000"/>
        </w:rPr>
        <w:t>(должность, подпись, расшифровка подписи)</w:t>
      </w:r>
    </w:p>
    <w:p w:rsidR="002C0A91" w:rsidRPr="0074514C" w:rsidRDefault="002C0A91" w:rsidP="00D6481A">
      <w:pPr>
        <w:tabs>
          <w:tab w:val="center" w:pos="5372"/>
        </w:tabs>
        <w:ind w:firstLine="60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74514C">
        <w:rPr>
          <w:rFonts w:ascii="Times New Roman" w:hAnsi="Times New Roman" w:cs="Times New Roman"/>
          <w:color w:val="000000"/>
          <w:sz w:val="28"/>
          <w:szCs w:val="28"/>
        </w:rPr>
        <w:t>М.П.</w:t>
      </w:r>
    </w:p>
    <w:p w:rsidR="002C0A91" w:rsidRDefault="002C0A91" w:rsidP="00B72709">
      <w:pPr>
        <w:pStyle w:val="Title"/>
        <w:ind w:firstLine="600"/>
        <w:jc w:val="both"/>
        <w:rPr>
          <w:rFonts w:cs="Arial"/>
          <w:b w:val="0"/>
          <w:bCs w:val="0"/>
          <w:color w:val="000000"/>
        </w:rPr>
      </w:pPr>
    </w:p>
    <w:sectPr w:rsidR="002C0A91" w:rsidSect="00ED3753">
      <w:pgSz w:w="11906" w:h="16838" w:code="9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A91" w:rsidRDefault="002C0A91" w:rsidP="00973B8B">
      <w:r>
        <w:separator/>
      </w:r>
    </w:p>
  </w:endnote>
  <w:endnote w:type="continuationSeparator" w:id="1">
    <w:p w:rsidR="002C0A91" w:rsidRDefault="002C0A91" w:rsidP="00973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A91" w:rsidRDefault="002C0A91" w:rsidP="00973B8B">
      <w:r>
        <w:separator/>
      </w:r>
    </w:p>
  </w:footnote>
  <w:footnote w:type="continuationSeparator" w:id="1">
    <w:p w:rsidR="002C0A91" w:rsidRDefault="002C0A91" w:rsidP="00973B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76A21"/>
    <w:multiLevelType w:val="hybridMultilevel"/>
    <w:tmpl w:val="C24A0150"/>
    <w:lvl w:ilvl="0" w:tplc="0C4E7F3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2420FBE"/>
    <w:multiLevelType w:val="hybridMultilevel"/>
    <w:tmpl w:val="654EEAA0"/>
    <w:lvl w:ilvl="0" w:tplc="48A098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4C484D"/>
    <w:multiLevelType w:val="hybridMultilevel"/>
    <w:tmpl w:val="6DCA6266"/>
    <w:lvl w:ilvl="0" w:tplc="6CB859EE">
      <w:start w:val="1"/>
      <w:numFmt w:val="decimal"/>
      <w:lvlText w:val="%1."/>
      <w:lvlJc w:val="left"/>
      <w:pPr>
        <w:ind w:left="960" w:hanging="360"/>
      </w:pPr>
      <w:rPr>
        <w:rFonts w:eastAsia="SimSu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2052"/>
    <w:rsid w:val="00005040"/>
    <w:rsid w:val="0000755A"/>
    <w:rsid w:val="00024CBF"/>
    <w:rsid w:val="00026228"/>
    <w:rsid w:val="0003492D"/>
    <w:rsid w:val="00044938"/>
    <w:rsid w:val="00044BA2"/>
    <w:rsid w:val="00054B8A"/>
    <w:rsid w:val="00060753"/>
    <w:rsid w:val="00061136"/>
    <w:rsid w:val="00071985"/>
    <w:rsid w:val="0007567A"/>
    <w:rsid w:val="00077401"/>
    <w:rsid w:val="0007769C"/>
    <w:rsid w:val="00084E3A"/>
    <w:rsid w:val="00086EBA"/>
    <w:rsid w:val="00097241"/>
    <w:rsid w:val="000A0D20"/>
    <w:rsid w:val="000A158C"/>
    <w:rsid w:val="000A63C6"/>
    <w:rsid w:val="000A6CC6"/>
    <w:rsid w:val="000B7AC4"/>
    <w:rsid w:val="000C0105"/>
    <w:rsid w:val="000C07E3"/>
    <w:rsid w:val="000C0A5F"/>
    <w:rsid w:val="000C4F69"/>
    <w:rsid w:val="000C7578"/>
    <w:rsid w:val="000D4B24"/>
    <w:rsid w:val="000D56D6"/>
    <w:rsid w:val="000D7643"/>
    <w:rsid w:val="000F3214"/>
    <w:rsid w:val="000F3F33"/>
    <w:rsid w:val="000F53F8"/>
    <w:rsid w:val="000F546D"/>
    <w:rsid w:val="00112C26"/>
    <w:rsid w:val="00113804"/>
    <w:rsid w:val="001156C9"/>
    <w:rsid w:val="001174CD"/>
    <w:rsid w:val="00131164"/>
    <w:rsid w:val="00137798"/>
    <w:rsid w:val="0014049E"/>
    <w:rsid w:val="00153E91"/>
    <w:rsid w:val="00155082"/>
    <w:rsid w:val="001627FE"/>
    <w:rsid w:val="001632C3"/>
    <w:rsid w:val="00167634"/>
    <w:rsid w:val="001735D0"/>
    <w:rsid w:val="001822A8"/>
    <w:rsid w:val="00184FCF"/>
    <w:rsid w:val="0018744B"/>
    <w:rsid w:val="001A40DF"/>
    <w:rsid w:val="001B1034"/>
    <w:rsid w:val="001D2D77"/>
    <w:rsid w:val="001E3F82"/>
    <w:rsid w:val="001E6284"/>
    <w:rsid w:val="001F1F6E"/>
    <w:rsid w:val="001F230D"/>
    <w:rsid w:val="001F7489"/>
    <w:rsid w:val="00201B18"/>
    <w:rsid w:val="002075EB"/>
    <w:rsid w:val="00222C74"/>
    <w:rsid w:val="00227C9D"/>
    <w:rsid w:val="002325AB"/>
    <w:rsid w:val="002328E7"/>
    <w:rsid w:val="00235763"/>
    <w:rsid w:val="00236911"/>
    <w:rsid w:val="002525D9"/>
    <w:rsid w:val="00253EEB"/>
    <w:rsid w:val="00261EE7"/>
    <w:rsid w:val="00275B82"/>
    <w:rsid w:val="0028097A"/>
    <w:rsid w:val="0028513B"/>
    <w:rsid w:val="002901F3"/>
    <w:rsid w:val="00290709"/>
    <w:rsid w:val="00293581"/>
    <w:rsid w:val="002A4EC4"/>
    <w:rsid w:val="002A760E"/>
    <w:rsid w:val="002B540E"/>
    <w:rsid w:val="002B6C41"/>
    <w:rsid w:val="002C0A91"/>
    <w:rsid w:val="002C7493"/>
    <w:rsid w:val="002D7208"/>
    <w:rsid w:val="002E288F"/>
    <w:rsid w:val="002F35F5"/>
    <w:rsid w:val="002F4BF6"/>
    <w:rsid w:val="00300CAD"/>
    <w:rsid w:val="00300E27"/>
    <w:rsid w:val="00305943"/>
    <w:rsid w:val="00316EAE"/>
    <w:rsid w:val="00322848"/>
    <w:rsid w:val="00327D83"/>
    <w:rsid w:val="00330308"/>
    <w:rsid w:val="00332054"/>
    <w:rsid w:val="003334FC"/>
    <w:rsid w:val="00333CD0"/>
    <w:rsid w:val="003405C7"/>
    <w:rsid w:val="003737E8"/>
    <w:rsid w:val="003805B5"/>
    <w:rsid w:val="00380F1D"/>
    <w:rsid w:val="0038277E"/>
    <w:rsid w:val="00390E39"/>
    <w:rsid w:val="003A2A05"/>
    <w:rsid w:val="003A2CB6"/>
    <w:rsid w:val="003A594D"/>
    <w:rsid w:val="003C3712"/>
    <w:rsid w:val="003C3DD6"/>
    <w:rsid w:val="003D378F"/>
    <w:rsid w:val="003D47FF"/>
    <w:rsid w:val="003E49DD"/>
    <w:rsid w:val="003E738A"/>
    <w:rsid w:val="003E7441"/>
    <w:rsid w:val="003F338B"/>
    <w:rsid w:val="00400204"/>
    <w:rsid w:val="00406D7A"/>
    <w:rsid w:val="004122A9"/>
    <w:rsid w:val="00420213"/>
    <w:rsid w:val="004209DD"/>
    <w:rsid w:val="00422486"/>
    <w:rsid w:val="00423805"/>
    <w:rsid w:val="00426589"/>
    <w:rsid w:val="004319B6"/>
    <w:rsid w:val="00435C9F"/>
    <w:rsid w:val="00437773"/>
    <w:rsid w:val="0045495A"/>
    <w:rsid w:val="00460C9E"/>
    <w:rsid w:val="004621A3"/>
    <w:rsid w:val="00465BFC"/>
    <w:rsid w:val="00471BA2"/>
    <w:rsid w:val="00472724"/>
    <w:rsid w:val="004730A3"/>
    <w:rsid w:val="004826E4"/>
    <w:rsid w:val="004842DA"/>
    <w:rsid w:val="004855B5"/>
    <w:rsid w:val="00486EEC"/>
    <w:rsid w:val="004B2316"/>
    <w:rsid w:val="004B58B7"/>
    <w:rsid w:val="004B5DAA"/>
    <w:rsid w:val="004C3331"/>
    <w:rsid w:val="004C781E"/>
    <w:rsid w:val="004D750E"/>
    <w:rsid w:val="004E2052"/>
    <w:rsid w:val="004F0A1C"/>
    <w:rsid w:val="004F4E91"/>
    <w:rsid w:val="004F6001"/>
    <w:rsid w:val="004F6432"/>
    <w:rsid w:val="004F790E"/>
    <w:rsid w:val="0050368C"/>
    <w:rsid w:val="00510748"/>
    <w:rsid w:val="0051697D"/>
    <w:rsid w:val="005323D8"/>
    <w:rsid w:val="005359CB"/>
    <w:rsid w:val="00555FA7"/>
    <w:rsid w:val="00562683"/>
    <w:rsid w:val="0056665C"/>
    <w:rsid w:val="0058110B"/>
    <w:rsid w:val="00581E39"/>
    <w:rsid w:val="005908FF"/>
    <w:rsid w:val="00596187"/>
    <w:rsid w:val="005A163A"/>
    <w:rsid w:val="005B179F"/>
    <w:rsid w:val="005B253C"/>
    <w:rsid w:val="005B3D2F"/>
    <w:rsid w:val="005B797D"/>
    <w:rsid w:val="005C6CD0"/>
    <w:rsid w:val="005D0929"/>
    <w:rsid w:val="005D5F40"/>
    <w:rsid w:val="005D68F1"/>
    <w:rsid w:val="005D7CE4"/>
    <w:rsid w:val="005E3DBB"/>
    <w:rsid w:val="005E6307"/>
    <w:rsid w:val="005E7468"/>
    <w:rsid w:val="00600884"/>
    <w:rsid w:val="00605662"/>
    <w:rsid w:val="00607571"/>
    <w:rsid w:val="00614AD4"/>
    <w:rsid w:val="00625597"/>
    <w:rsid w:val="00630D59"/>
    <w:rsid w:val="00633BD6"/>
    <w:rsid w:val="00633D10"/>
    <w:rsid w:val="00636D8F"/>
    <w:rsid w:val="00637416"/>
    <w:rsid w:val="00642993"/>
    <w:rsid w:val="00643188"/>
    <w:rsid w:val="00646D34"/>
    <w:rsid w:val="00647F32"/>
    <w:rsid w:val="00651D70"/>
    <w:rsid w:val="00653E1C"/>
    <w:rsid w:val="0066621C"/>
    <w:rsid w:val="00671B69"/>
    <w:rsid w:val="00671FCA"/>
    <w:rsid w:val="00672538"/>
    <w:rsid w:val="00674A13"/>
    <w:rsid w:val="006805BA"/>
    <w:rsid w:val="00691655"/>
    <w:rsid w:val="00694E6D"/>
    <w:rsid w:val="006B323B"/>
    <w:rsid w:val="006C2CF5"/>
    <w:rsid w:val="006D6E17"/>
    <w:rsid w:val="006F7B49"/>
    <w:rsid w:val="00702F64"/>
    <w:rsid w:val="0070663C"/>
    <w:rsid w:val="00706C31"/>
    <w:rsid w:val="00721ADD"/>
    <w:rsid w:val="007276A8"/>
    <w:rsid w:val="0074514C"/>
    <w:rsid w:val="00747BB9"/>
    <w:rsid w:val="0075002D"/>
    <w:rsid w:val="0075409F"/>
    <w:rsid w:val="00761948"/>
    <w:rsid w:val="00785003"/>
    <w:rsid w:val="0078709B"/>
    <w:rsid w:val="00797FDC"/>
    <w:rsid w:val="007A129C"/>
    <w:rsid w:val="007B2CD2"/>
    <w:rsid w:val="007C0EB0"/>
    <w:rsid w:val="007C5840"/>
    <w:rsid w:val="007D474D"/>
    <w:rsid w:val="008243CF"/>
    <w:rsid w:val="00827A70"/>
    <w:rsid w:val="00832D3E"/>
    <w:rsid w:val="008514B7"/>
    <w:rsid w:val="00860E35"/>
    <w:rsid w:val="00882E20"/>
    <w:rsid w:val="00884A53"/>
    <w:rsid w:val="00890EB3"/>
    <w:rsid w:val="00896094"/>
    <w:rsid w:val="008C04F0"/>
    <w:rsid w:val="008C6368"/>
    <w:rsid w:val="008F6367"/>
    <w:rsid w:val="008F666B"/>
    <w:rsid w:val="0090022C"/>
    <w:rsid w:val="00907AC7"/>
    <w:rsid w:val="009140B4"/>
    <w:rsid w:val="00921F1A"/>
    <w:rsid w:val="00932279"/>
    <w:rsid w:val="009520E8"/>
    <w:rsid w:val="00956C4E"/>
    <w:rsid w:val="00961F29"/>
    <w:rsid w:val="009628CF"/>
    <w:rsid w:val="009672C0"/>
    <w:rsid w:val="00973B8B"/>
    <w:rsid w:val="00981565"/>
    <w:rsid w:val="009816DC"/>
    <w:rsid w:val="0099047F"/>
    <w:rsid w:val="009A4275"/>
    <w:rsid w:val="009B137E"/>
    <w:rsid w:val="009B7BA2"/>
    <w:rsid w:val="009C1198"/>
    <w:rsid w:val="009C2A3D"/>
    <w:rsid w:val="009D0654"/>
    <w:rsid w:val="009D25FF"/>
    <w:rsid w:val="009D5C9C"/>
    <w:rsid w:val="009E0191"/>
    <w:rsid w:val="009E02ED"/>
    <w:rsid w:val="009E5A62"/>
    <w:rsid w:val="009F3BA7"/>
    <w:rsid w:val="00A22EC9"/>
    <w:rsid w:val="00A245BA"/>
    <w:rsid w:val="00A359F9"/>
    <w:rsid w:val="00A37DAB"/>
    <w:rsid w:val="00A45863"/>
    <w:rsid w:val="00A50504"/>
    <w:rsid w:val="00A6307E"/>
    <w:rsid w:val="00A6429F"/>
    <w:rsid w:val="00A662F4"/>
    <w:rsid w:val="00A6687F"/>
    <w:rsid w:val="00A67683"/>
    <w:rsid w:val="00A74777"/>
    <w:rsid w:val="00A82256"/>
    <w:rsid w:val="00A91B8D"/>
    <w:rsid w:val="00A94FBB"/>
    <w:rsid w:val="00A96636"/>
    <w:rsid w:val="00AA74EE"/>
    <w:rsid w:val="00AB0474"/>
    <w:rsid w:val="00AB24E3"/>
    <w:rsid w:val="00AB4CB0"/>
    <w:rsid w:val="00AC6E67"/>
    <w:rsid w:val="00AD3AE2"/>
    <w:rsid w:val="00AD70D7"/>
    <w:rsid w:val="00AD725F"/>
    <w:rsid w:val="00AF26B9"/>
    <w:rsid w:val="00B05DB8"/>
    <w:rsid w:val="00B0763F"/>
    <w:rsid w:val="00B105D9"/>
    <w:rsid w:val="00B170B0"/>
    <w:rsid w:val="00B227B5"/>
    <w:rsid w:val="00B277E7"/>
    <w:rsid w:val="00B47BCC"/>
    <w:rsid w:val="00B5292B"/>
    <w:rsid w:val="00B5502F"/>
    <w:rsid w:val="00B576F3"/>
    <w:rsid w:val="00B618C1"/>
    <w:rsid w:val="00B62317"/>
    <w:rsid w:val="00B63F94"/>
    <w:rsid w:val="00B661FD"/>
    <w:rsid w:val="00B72709"/>
    <w:rsid w:val="00B756F3"/>
    <w:rsid w:val="00B93C20"/>
    <w:rsid w:val="00B9526A"/>
    <w:rsid w:val="00B96C02"/>
    <w:rsid w:val="00BB461A"/>
    <w:rsid w:val="00BB55BC"/>
    <w:rsid w:val="00BB5F3C"/>
    <w:rsid w:val="00BC472A"/>
    <w:rsid w:val="00BC7003"/>
    <w:rsid w:val="00BE7F29"/>
    <w:rsid w:val="00BF094D"/>
    <w:rsid w:val="00BF2B19"/>
    <w:rsid w:val="00BF5F0E"/>
    <w:rsid w:val="00C160B2"/>
    <w:rsid w:val="00C17DEC"/>
    <w:rsid w:val="00C2129E"/>
    <w:rsid w:val="00C22147"/>
    <w:rsid w:val="00C23286"/>
    <w:rsid w:val="00C30248"/>
    <w:rsid w:val="00C32872"/>
    <w:rsid w:val="00C33DF3"/>
    <w:rsid w:val="00C370E4"/>
    <w:rsid w:val="00C67CE5"/>
    <w:rsid w:val="00C827CB"/>
    <w:rsid w:val="00C85F25"/>
    <w:rsid w:val="00CA0FE1"/>
    <w:rsid w:val="00CA2788"/>
    <w:rsid w:val="00CA3739"/>
    <w:rsid w:val="00CA5503"/>
    <w:rsid w:val="00CA6A07"/>
    <w:rsid w:val="00CA70DC"/>
    <w:rsid w:val="00CC4326"/>
    <w:rsid w:val="00CE3047"/>
    <w:rsid w:val="00CE57F7"/>
    <w:rsid w:val="00CE799A"/>
    <w:rsid w:val="00CF24DD"/>
    <w:rsid w:val="00CF2A67"/>
    <w:rsid w:val="00D01187"/>
    <w:rsid w:val="00D06606"/>
    <w:rsid w:val="00D06D91"/>
    <w:rsid w:val="00D14A77"/>
    <w:rsid w:val="00D2265E"/>
    <w:rsid w:val="00D26C7B"/>
    <w:rsid w:val="00D2720B"/>
    <w:rsid w:val="00D3403D"/>
    <w:rsid w:val="00D426A9"/>
    <w:rsid w:val="00D44B24"/>
    <w:rsid w:val="00D45ADD"/>
    <w:rsid w:val="00D50A94"/>
    <w:rsid w:val="00D5712C"/>
    <w:rsid w:val="00D627EF"/>
    <w:rsid w:val="00D6481A"/>
    <w:rsid w:val="00D6533B"/>
    <w:rsid w:val="00D75FFC"/>
    <w:rsid w:val="00D7772E"/>
    <w:rsid w:val="00D94BBD"/>
    <w:rsid w:val="00DA0FEA"/>
    <w:rsid w:val="00DB3659"/>
    <w:rsid w:val="00DC1DCA"/>
    <w:rsid w:val="00DC20C3"/>
    <w:rsid w:val="00DD17F7"/>
    <w:rsid w:val="00DD38D6"/>
    <w:rsid w:val="00E01174"/>
    <w:rsid w:val="00E02B86"/>
    <w:rsid w:val="00E22F5A"/>
    <w:rsid w:val="00E244A3"/>
    <w:rsid w:val="00E44BEA"/>
    <w:rsid w:val="00E45ED5"/>
    <w:rsid w:val="00E47EEB"/>
    <w:rsid w:val="00E52301"/>
    <w:rsid w:val="00E57934"/>
    <w:rsid w:val="00E579AF"/>
    <w:rsid w:val="00E86B04"/>
    <w:rsid w:val="00E92C6E"/>
    <w:rsid w:val="00E93CAD"/>
    <w:rsid w:val="00E94A76"/>
    <w:rsid w:val="00EB220C"/>
    <w:rsid w:val="00EB3DA5"/>
    <w:rsid w:val="00EB3F33"/>
    <w:rsid w:val="00EB5C4D"/>
    <w:rsid w:val="00EB5E80"/>
    <w:rsid w:val="00EB756B"/>
    <w:rsid w:val="00EC3525"/>
    <w:rsid w:val="00ED3753"/>
    <w:rsid w:val="00ED768B"/>
    <w:rsid w:val="00ED7FF6"/>
    <w:rsid w:val="00EF0A34"/>
    <w:rsid w:val="00EF4A93"/>
    <w:rsid w:val="00F00EBC"/>
    <w:rsid w:val="00F02158"/>
    <w:rsid w:val="00F04CFF"/>
    <w:rsid w:val="00F12911"/>
    <w:rsid w:val="00F14A55"/>
    <w:rsid w:val="00F17805"/>
    <w:rsid w:val="00F40171"/>
    <w:rsid w:val="00F403EA"/>
    <w:rsid w:val="00F43A73"/>
    <w:rsid w:val="00F50D80"/>
    <w:rsid w:val="00F74898"/>
    <w:rsid w:val="00F7610F"/>
    <w:rsid w:val="00F775FA"/>
    <w:rsid w:val="00F93B93"/>
    <w:rsid w:val="00F9446E"/>
    <w:rsid w:val="00F97D40"/>
    <w:rsid w:val="00FA2E0C"/>
    <w:rsid w:val="00FB0CF5"/>
    <w:rsid w:val="00FB3430"/>
    <w:rsid w:val="00FB5085"/>
    <w:rsid w:val="00FC22A8"/>
    <w:rsid w:val="00FC2CCF"/>
    <w:rsid w:val="00FC61FE"/>
    <w:rsid w:val="00FD0670"/>
    <w:rsid w:val="00FD1FB5"/>
    <w:rsid w:val="00FD4B7D"/>
    <w:rsid w:val="00FD4E39"/>
    <w:rsid w:val="00FE605B"/>
    <w:rsid w:val="00FE6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next w:val="Normal"/>
    <w:link w:val="Heading1Char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rFonts w:eastAsia="Calibri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eastAsia="Calibri" w:hAnsi="Cambria" w:cs="Cambria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basedOn w:val="DefaultParagraphFont"/>
    <w:link w:val="Heading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ListParagraph">
    <w:name w:val="List Paragraph"/>
    <w:basedOn w:val="Normal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319B6"/>
    <w:rPr>
      <w:rFonts w:eastAsia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73B8B"/>
    <w:rPr>
      <w:rFonts w:eastAsia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973B8B"/>
    <w:rPr>
      <w:rFonts w:cs="Times New Roman"/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973B8B"/>
    <w:rPr>
      <w:rFonts w:eastAsia="Times New Roman" w:cs="Times New Roman"/>
      <w:sz w:val="24"/>
      <w:szCs w:val="24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73B8B"/>
    <w:rPr>
      <w:rFonts w:eastAsia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973B8B"/>
    <w:rPr>
      <w:rFonts w:cs="Times New Roman"/>
      <w:vertAlign w:val="superscript"/>
    </w:rPr>
  </w:style>
  <w:style w:type="paragraph" w:styleId="Header">
    <w:name w:val="header"/>
    <w:aliases w:val="Верхний колонтитул Знак1 Знак,Верхний колонтитул Знак Знак Знак,Знак Знак Знак Знак,Знак Знак"/>
    <w:basedOn w:val="Normal"/>
    <w:link w:val="HeaderChar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HeaderChar">
    <w:name w:val="Header Char"/>
    <w:aliases w:val="Верхний колонтитул Знак1 Знак Char,Верхний колонтитул Знак Знак Знак Char,Знак Знак Знак Знак Char,Знак Знак Char"/>
    <w:basedOn w:val="DefaultParagraphFont"/>
    <w:link w:val="Header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  <w:sz w:val="20"/>
      <w:szCs w:val="20"/>
    </w:rPr>
  </w:style>
  <w:style w:type="paragraph" w:customStyle="1" w:styleId="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t3">
    <w:name w:val="stylet3"/>
    <w:basedOn w:val="Normal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rsid w:val="006F7B4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F7B49"/>
    <w:rPr>
      <w:rFonts w:eastAsia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F7B49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Normal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BodyTextIndent3">
    <w:name w:val="Body Text Indent 3"/>
    <w:basedOn w:val="Normal"/>
    <w:link w:val="BodyTextIndent3Char"/>
    <w:uiPriority w:val="99"/>
    <w:semiHidden/>
    <w:rsid w:val="00F403EA"/>
    <w:pPr>
      <w:spacing w:after="120"/>
      <w:ind w:left="283"/>
    </w:pPr>
    <w:rPr>
      <w:rFonts w:eastAsia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TableGrid">
    <w:name w:val="Table Grid"/>
    <w:basedOn w:val="TableNormal"/>
    <w:uiPriority w:val="99"/>
    <w:rsid w:val="0045495A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78709B"/>
    <w:pPr>
      <w:widowControl/>
      <w:autoSpaceDE/>
      <w:autoSpaceDN/>
      <w:adjustRightInd/>
      <w:jc w:val="left"/>
    </w:pPr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0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DocumentMap">
    <w:name w:val="Document Map"/>
    <w:basedOn w:val="Normal"/>
    <w:link w:val="DocumentMapChar"/>
    <w:uiPriority w:val="99"/>
    <w:semiHidden/>
    <w:locked/>
    <w:rsid w:val="0051697D"/>
    <w:pPr>
      <w:shd w:val="clear" w:color="auto" w:fill="000080"/>
    </w:pPr>
    <w:rPr>
      <w:rFonts w:ascii="Times New Roman" w:hAnsi="Times New Roman" w:cs="Times New Roman"/>
      <w:sz w:val="2"/>
      <w:szCs w:val="2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93C20"/>
    <w:rPr>
      <w:rFonts w:eastAsia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45</TotalTime>
  <Pages>6</Pages>
  <Words>1526</Words>
  <Characters>8702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gordeeva</dc:creator>
  <cp:keywords/>
  <dc:description/>
  <cp:lastModifiedBy>ZaiEG</cp:lastModifiedBy>
  <cp:revision>9</cp:revision>
  <cp:lastPrinted>2013-03-19T10:21:00Z</cp:lastPrinted>
  <dcterms:created xsi:type="dcterms:W3CDTF">2013-03-18T07:27:00Z</dcterms:created>
  <dcterms:modified xsi:type="dcterms:W3CDTF">2013-09-04T09:07:00Z</dcterms:modified>
</cp:coreProperties>
</file>